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32FAB">
      <w:pPr>
        <w:pStyle w:val="ZA"/>
        <w:framePr w:wrap="notBeside"/>
      </w:pPr>
      <w:bookmarkStart w:id="0" w:name="page1"/>
      <w:r>
        <w:rPr>
          <w:sz w:val="64"/>
        </w:rPr>
        <w:t>3GPP TR 37.8</w:t>
      </w:r>
      <w:r w:rsidR="00A93AD8">
        <w:rPr>
          <w:sz w:val="64"/>
        </w:rPr>
        <w:t>90</w:t>
      </w:r>
      <w:r w:rsidR="00E8629F" w:rsidRPr="00235394">
        <w:rPr>
          <w:sz w:val="64"/>
        </w:rPr>
        <w:t xml:space="preserve"> </w:t>
      </w:r>
      <w:r>
        <w:t>V0.</w:t>
      </w:r>
      <w:del w:id="1" w:author="D. Everaere" w:date="2020-07-01T11:16:00Z">
        <w:r w:rsidR="00285B9C" w:rsidDel="0077418B">
          <w:delText>7</w:delText>
        </w:r>
      </w:del>
      <w:ins w:id="2" w:author="D. Everaere" w:date="2020-07-01T11:16:00Z">
        <w:r w:rsidR="0077418B">
          <w:t>8</w:t>
        </w:r>
      </w:ins>
      <w:r>
        <w:t>.0</w:t>
      </w:r>
      <w:r w:rsidR="00E8629F" w:rsidRPr="00235394">
        <w:t xml:space="preserve"> </w:t>
      </w:r>
      <w:r>
        <w:rPr>
          <w:sz w:val="32"/>
        </w:rPr>
        <w:t>(</w:t>
      </w:r>
      <w:del w:id="3" w:author="D. Everaere" w:date="2020-07-01T11:16:00Z">
        <w:r w:rsidDel="0077418B">
          <w:rPr>
            <w:sz w:val="32"/>
          </w:rPr>
          <w:delText>201</w:delText>
        </w:r>
        <w:r w:rsidR="00374800" w:rsidDel="0077418B">
          <w:rPr>
            <w:sz w:val="32"/>
          </w:rPr>
          <w:delText>9</w:delText>
        </w:r>
        <w:r w:rsidDel="0077418B">
          <w:rPr>
            <w:sz w:val="32"/>
          </w:rPr>
          <w:delText>-</w:delText>
        </w:r>
        <w:r w:rsidR="00285B9C" w:rsidDel="0077418B">
          <w:rPr>
            <w:sz w:val="32"/>
          </w:rPr>
          <w:delText>12</w:delText>
        </w:r>
      </w:del>
      <w:ins w:id="4" w:author="D. Everaere" w:date="2020-07-01T11:16:00Z">
        <w:r w:rsidR="0077418B">
          <w:rPr>
            <w:sz w:val="32"/>
          </w:rPr>
          <w:t>2</w:t>
        </w:r>
      </w:ins>
      <w:ins w:id="5" w:author="D. Everaere" w:date="2020-07-01T11:17:00Z">
        <w:r w:rsidR="0077418B">
          <w:rPr>
            <w:sz w:val="32"/>
          </w:rPr>
          <w:t>020-07</w:t>
        </w:r>
      </w:ins>
      <w:r w:rsidR="00E8629F"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F96873" w:rsidRPr="00380085">
        <w:t>Radio Access Network</w:t>
      </w:r>
      <w:r w:rsidR="00F96873" w:rsidRPr="0058325D">
        <w:t>;</w:t>
      </w:r>
    </w:p>
    <w:p w:rsidR="00E8629F" w:rsidRPr="00235394" w:rsidRDefault="00D251E1">
      <w:pPr>
        <w:pStyle w:val="ZT"/>
        <w:framePr w:wrap="notBeside"/>
        <w:rPr>
          <w:i/>
          <w:sz w:val="28"/>
        </w:rPr>
      </w:pPr>
      <w:r w:rsidRPr="00AE0126">
        <w:t xml:space="preserve">Feasibility Study on 6 GHz for LTE and NR in Licensed and Unlicensed Operations </w:t>
      </w:r>
      <w:r w:rsidR="00E8629F" w:rsidRPr="00AE0126">
        <w:t>(</w:t>
      </w:r>
      <w:r w:rsidR="00E8629F" w:rsidRPr="00AE0126">
        <w:rPr>
          <w:rStyle w:val="ZGSM"/>
        </w:rPr>
        <w:t xml:space="preserve">Release </w:t>
      </w:r>
      <w:r w:rsidR="002F0E4E" w:rsidRPr="00AE0126">
        <w:rPr>
          <w:rStyle w:val="ZGSM"/>
        </w:rPr>
        <w:t>1</w:t>
      </w:r>
      <w:r w:rsidR="002F0E4E">
        <w:rPr>
          <w:rStyle w:val="ZGSM"/>
        </w:rPr>
        <w:t>6</w:t>
      </w:r>
      <w:r w:rsidR="00E8629F" w:rsidRPr="00AE0126">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983910" w:rsidP="00983910">
      <w:pPr>
        <w:pStyle w:val="ZU"/>
        <w:framePr w:h="4929" w:hRule="exact" w:wrap="notBeside"/>
        <w:tabs>
          <w:tab w:val="right" w:pos="10206"/>
        </w:tabs>
        <w:jc w:val="left"/>
      </w:pPr>
      <w:r w:rsidRPr="00235394">
        <w:rPr>
          <w:color w:val="0000FF"/>
        </w:rPr>
        <w:tab/>
      </w:r>
    </w:p>
    <w:p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0B4FE1">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6.25pt">
            <v:imagedata r:id="rId9" o:title="5G-logo_175px"/>
          </v:shape>
        </w:pict>
      </w:r>
      <w:r w:rsidR="00D756B6" w:rsidRPr="00235394">
        <w:rPr>
          <w:color w:val="0000FF"/>
        </w:rPr>
        <w:tab/>
      </w:r>
      <w:r w:rsidR="004E50BD">
        <w:pict>
          <v:shape id="_x0000_i1026" type="#_x0000_t75" style="width:128.45pt;height:74.9pt">
            <v:imagedata r:id="rId10" o:title="3GPP-logo_web"/>
          </v:shape>
        </w:pict>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bookmarkStart w:id="6"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FC4546">
      <w:pPr>
        <w:pStyle w:val="FP"/>
        <w:framePr w:wrap="notBeside" w:hAnchor="margin" w:y="1419"/>
        <w:ind w:left="2835" w:right="2835"/>
        <w:jc w:val="center"/>
        <w:rPr>
          <w:rFonts w:ascii="Arial" w:hAnsi="Arial"/>
          <w:sz w:val="18"/>
        </w:rPr>
      </w:pPr>
      <w:r>
        <w:rPr>
          <w:rFonts w:ascii="Arial" w:hAnsi="Arial"/>
          <w:sz w:val="18"/>
        </w:rPr>
        <w:t>Radio, LTE, NR</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7" w:name="copyrightaddon"/>
      <w:bookmarkEnd w:id="7"/>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6"/>
    <w:p w:rsidR="00E8629F" w:rsidRPr="00235394" w:rsidRDefault="00E8629F">
      <w:pPr>
        <w:pStyle w:val="TT"/>
      </w:pPr>
      <w:r w:rsidRPr="00235394">
        <w:br w:type="page"/>
      </w:r>
      <w:r w:rsidRPr="00235394">
        <w:lastRenderedPageBreak/>
        <w:t>Contents</w:t>
      </w:r>
    </w:p>
    <w:p w:rsidR="00081800" w:rsidRPr="0047419E" w:rsidRDefault="00235394">
      <w:pPr>
        <w:pStyle w:val="TOC1"/>
        <w:rPr>
          <w:rFonts w:ascii="Calibri" w:hAnsi="Calibri"/>
          <w:szCs w:val="22"/>
          <w:lang w:val="en-US"/>
        </w:rPr>
      </w:pPr>
      <w:r>
        <w:fldChar w:fldCharType="begin"/>
      </w:r>
      <w:r>
        <w:instrText xml:space="preserve"> TOC \o "1-9" </w:instrText>
      </w:r>
      <w:r>
        <w:fldChar w:fldCharType="separate"/>
      </w:r>
      <w:r w:rsidR="00081800">
        <w:t>Foreword</w:t>
      </w:r>
      <w:r w:rsidR="00081800">
        <w:tab/>
      </w:r>
      <w:r w:rsidR="00081800">
        <w:fldChar w:fldCharType="begin"/>
      </w:r>
      <w:r w:rsidR="00081800">
        <w:instrText xml:space="preserve"> PAGEREF _Toc509398915 \h </w:instrText>
      </w:r>
      <w:r w:rsidR="00081800">
        <w:fldChar w:fldCharType="separate"/>
      </w:r>
      <w:r w:rsidR="00081800">
        <w:t>4</w:t>
      </w:r>
      <w:r w:rsidR="00081800">
        <w:fldChar w:fldCharType="end"/>
      </w:r>
    </w:p>
    <w:p w:rsidR="00081800" w:rsidRPr="0047419E" w:rsidRDefault="00081800">
      <w:pPr>
        <w:pStyle w:val="TOC1"/>
        <w:rPr>
          <w:rFonts w:ascii="Calibri" w:hAnsi="Calibri"/>
          <w:szCs w:val="22"/>
          <w:lang w:val="en-US"/>
        </w:rPr>
      </w:pPr>
      <w:r>
        <w:t>Introduction</w:t>
      </w:r>
      <w:r>
        <w:tab/>
      </w:r>
      <w:r>
        <w:fldChar w:fldCharType="begin"/>
      </w:r>
      <w:r>
        <w:instrText xml:space="preserve"> PAGEREF _Toc509398916 \h </w:instrText>
      </w:r>
      <w:r>
        <w:fldChar w:fldCharType="separate"/>
      </w:r>
      <w:r>
        <w:t>4</w:t>
      </w:r>
      <w:r>
        <w:fldChar w:fldCharType="end"/>
      </w:r>
    </w:p>
    <w:p w:rsidR="00081800" w:rsidRPr="0047419E" w:rsidRDefault="00081800">
      <w:pPr>
        <w:pStyle w:val="TOC1"/>
        <w:rPr>
          <w:rFonts w:ascii="Calibri" w:hAnsi="Calibri"/>
          <w:szCs w:val="22"/>
          <w:lang w:val="en-US"/>
        </w:rPr>
      </w:pPr>
      <w:r>
        <w:t>1</w:t>
      </w:r>
      <w:r w:rsidRPr="0047419E">
        <w:rPr>
          <w:rFonts w:ascii="Calibri" w:hAnsi="Calibri"/>
          <w:szCs w:val="22"/>
          <w:lang w:val="en-US"/>
        </w:rPr>
        <w:tab/>
      </w:r>
      <w:r>
        <w:t>Scope</w:t>
      </w:r>
      <w:r>
        <w:tab/>
      </w:r>
      <w:r>
        <w:fldChar w:fldCharType="begin"/>
      </w:r>
      <w:r>
        <w:instrText xml:space="preserve"> PAGEREF _Toc509398917 \h </w:instrText>
      </w:r>
      <w:r>
        <w:fldChar w:fldCharType="separate"/>
      </w:r>
      <w:r>
        <w:t>5</w:t>
      </w:r>
      <w:r>
        <w:fldChar w:fldCharType="end"/>
      </w:r>
    </w:p>
    <w:p w:rsidR="00081800" w:rsidRPr="0047419E" w:rsidRDefault="00081800">
      <w:pPr>
        <w:pStyle w:val="TOC1"/>
        <w:rPr>
          <w:rFonts w:ascii="Calibri" w:hAnsi="Calibri"/>
          <w:szCs w:val="22"/>
          <w:lang w:val="en-US"/>
        </w:rPr>
      </w:pPr>
      <w:r>
        <w:t>2</w:t>
      </w:r>
      <w:r w:rsidRPr="0047419E">
        <w:rPr>
          <w:rFonts w:ascii="Calibri" w:hAnsi="Calibri"/>
          <w:szCs w:val="22"/>
          <w:lang w:val="en-US"/>
        </w:rPr>
        <w:tab/>
      </w:r>
      <w:r>
        <w:t>References</w:t>
      </w:r>
      <w:r>
        <w:tab/>
      </w:r>
      <w:r>
        <w:fldChar w:fldCharType="begin"/>
      </w:r>
      <w:r>
        <w:instrText xml:space="preserve"> PAGEREF _Toc509398918 \h </w:instrText>
      </w:r>
      <w:r>
        <w:fldChar w:fldCharType="separate"/>
      </w:r>
      <w:r>
        <w:t>5</w:t>
      </w:r>
      <w:r>
        <w:fldChar w:fldCharType="end"/>
      </w:r>
    </w:p>
    <w:p w:rsidR="00081800" w:rsidRPr="0047419E" w:rsidRDefault="00081800">
      <w:pPr>
        <w:pStyle w:val="TOC1"/>
        <w:rPr>
          <w:rFonts w:ascii="Calibri" w:hAnsi="Calibri"/>
          <w:szCs w:val="22"/>
          <w:lang w:val="en-US"/>
        </w:rPr>
      </w:pPr>
      <w:r>
        <w:t>3</w:t>
      </w:r>
      <w:r w:rsidRPr="0047419E">
        <w:rPr>
          <w:rFonts w:ascii="Calibri" w:hAnsi="Calibri"/>
          <w:szCs w:val="22"/>
          <w:lang w:val="en-US"/>
        </w:rPr>
        <w:tab/>
      </w:r>
      <w:r>
        <w:t>Definitions, symbols and abbreviations</w:t>
      </w:r>
      <w:r>
        <w:tab/>
      </w:r>
      <w:r>
        <w:fldChar w:fldCharType="begin"/>
      </w:r>
      <w:r>
        <w:instrText xml:space="preserve"> PAGEREF _Toc509398919 \h </w:instrText>
      </w:r>
      <w:r>
        <w:fldChar w:fldCharType="separate"/>
      </w:r>
      <w:r>
        <w:t>6</w:t>
      </w:r>
      <w:r>
        <w:fldChar w:fldCharType="end"/>
      </w:r>
    </w:p>
    <w:p w:rsidR="00081800" w:rsidRPr="0047419E" w:rsidRDefault="00081800">
      <w:pPr>
        <w:pStyle w:val="TOC2"/>
        <w:rPr>
          <w:rFonts w:ascii="Calibri" w:hAnsi="Calibri"/>
          <w:sz w:val="22"/>
          <w:szCs w:val="22"/>
          <w:lang w:val="en-US"/>
        </w:rPr>
      </w:pPr>
      <w:r>
        <w:t>3.1</w:t>
      </w:r>
      <w:r w:rsidRPr="0047419E">
        <w:rPr>
          <w:rFonts w:ascii="Calibri" w:hAnsi="Calibri"/>
          <w:sz w:val="22"/>
          <w:szCs w:val="22"/>
          <w:lang w:val="en-US"/>
        </w:rPr>
        <w:tab/>
      </w:r>
      <w:r>
        <w:t>Definitions</w:t>
      </w:r>
      <w:r>
        <w:tab/>
      </w:r>
      <w:r>
        <w:fldChar w:fldCharType="begin"/>
      </w:r>
      <w:r>
        <w:instrText xml:space="preserve"> PAGEREF _Toc509398920 \h </w:instrText>
      </w:r>
      <w:r>
        <w:fldChar w:fldCharType="separate"/>
      </w:r>
      <w:r>
        <w:t>6</w:t>
      </w:r>
      <w:r>
        <w:fldChar w:fldCharType="end"/>
      </w:r>
    </w:p>
    <w:p w:rsidR="00081800" w:rsidRPr="0047419E" w:rsidRDefault="00081800">
      <w:pPr>
        <w:pStyle w:val="TOC2"/>
        <w:rPr>
          <w:rFonts w:ascii="Calibri" w:hAnsi="Calibri"/>
          <w:sz w:val="22"/>
          <w:szCs w:val="22"/>
          <w:lang w:val="en-US"/>
        </w:rPr>
      </w:pPr>
      <w:r>
        <w:t>3.2</w:t>
      </w:r>
      <w:r w:rsidRPr="0047419E">
        <w:rPr>
          <w:rFonts w:ascii="Calibri" w:hAnsi="Calibri"/>
          <w:sz w:val="22"/>
          <w:szCs w:val="22"/>
          <w:lang w:val="en-US"/>
        </w:rPr>
        <w:tab/>
      </w:r>
      <w:r>
        <w:t>Symbols</w:t>
      </w:r>
      <w:r>
        <w:tab/>
      </w:r>
      <w:r>
        <w:fldChar w:fldCharType="begin"/>
      </w:r>
      <w:r>
        <w:instrText xml:space="preserve"> PAGEREF _Toc509398921 \h </w:instrText>
      </w:r>
      <w:r>
        <w:fldChar w:fldCharType="separate"/>
      </w:r>
      <w:r>
        <w:t>6</w:t>
      </w:r>
      <w:r>
        <w:fldChar w:fldCharType="end"/>
      </w:r>
    </w:p>
    <w:p w:rsidR="00081800" w:rsidRPr="0047419E" w:rsidRDefault="00081800">
      <w:pPr>
        <w:pStyle w:val="TOC2"/>
        <w:rPr>
          <w:rFonts w:ascii="Calibri" w:hAnsi="Calibri"/>
          <w:sz w:val="22"/>
          <w:szCs w:val="22"/>
          <w:lang w:val="en-US"/>
        </w:rPr>
      </w:pPr>
      <w:r>
        <w:t>3.3</w:t>
      </w:r>
      <w:r w:rsidRPr="0047419E">
        <w:rPr>
          <w:rFonts w:ascii="Calibri" w:hAnsi="Calibri"/>
          <w:sz w:val="22"/>
          <w:szCs w:val="22"/>
          <w:lang w:val="en-US"/>
        </w:rPr>
        <w:tab/>
      </w:r>
      <w:r>
        <w:t>Abbreviations</w:t>
      </w:r>
      <w:r>
        <w:tab/>
      </w:r>
      <w:r>
        <w:fldChar w:fldCharType="begin"/>
      </w:r>
      <w:r>
        <w:instrText xml:space="preserve"> PAGEREF _Toc509398922 \h </w:instrText>
      </w:r>
      <w:r>
        <w:fldChar w:fldCharType="separate"/>
      </w:r>
      <w:r>
        <w:t>6</w:t>
      </w:r>
      <w:r>
        <w:fldChar w:fldCharType="end"/>
      </w:r>
    </w:p>
    <w:p w:rsidR="00081800" w:rsidRPr="0047419E" w:rsidRDefault="00081800">
      <w:pPr>
        <w:pStyle w:val="TOC1"/>
        <w:rPr>
          <w:rFonts w:ascii="Calibri" w:hAnsi="Calibri"/>
          <w:szCs w:val="22"/>
          <w:lang w:val="en-US"/>
        </w:rPr>
      </w:pPr>
      <w:r>
        <w:t>4</w:t>
      </w:r>
      <w:r w:rsidRPr="0047419E">
        <w:rPr>
          <w:rFonts w:ascii="Calibri" w:hAnsi="Calibri"/>
          <w:szCs w:val="22"/>
          <w:lang w:val="en-US"/>
        </w:rPr>
        <w:tab/>
      </w:r>
      <w:r>
        <w:t>Regulatory aspects</w:t>
      </w:r>
      <w:r>
        <w:tab/>
      </w:r>
      <w:r>
        <w:fldChar w:fldCharType="begin"/>
      </w:r>
      <w:r>
        <w:instrText xml:space="preserve"> PAGEREF _Toc509398923 \h </w:instrText>
      </w:r>
      <w:r>
        <w:fldChar w:fldCharType="separate"/>
      </w:r>
      <w:r>
        <w:t>7</w:t>
      </w:r>
      <w:r>
        <w:fldChar w:fldCharType="end"/>
      </w:r>
    </w:p>
    <w:p w:rsidR="00081800" w:rsidRPr="0047419E" w:rsidRDefault="00081800">
      <w:pPr>
        <w:pStyle w:val="TOC2"/>
        <w:rPr>
          <w:rFonts w:ascii="Calibri" w:hAnsi="Calibri"/>
          <w:sz w:val="22"/>
          <w:szCs w:val="22"/>
          <w:lang w:val="en-US"/>
        </w:rPr>
      </w:pPr>
      <w:r>
        <w:t>4.0</w:t>
      </w:r>
      <w:r w:rsidRPr="0047419E">
        <w:rPr>
          <w:rFonts w:ascii="Calibri" w:hAnsi="Calibri"/>
          <w:sz w:val="22"/>
          <w:szCs w:val="22"/>
          <w:lang w:val="en-US"/>
        </w:rPr>
        <w:tab/>
      </w:r>
      <w:r>
        <w:t>General</w:t>
      </w:r>
      <w:r>
        <w:tab/>
      </w:r>
      <w:r>
        <w:fldChar w:fldCharType="begin"/>
      </w:r>
      <w:r>
        <w:instrText xml:space="preserve"> PAGEREF _Toc509398924 \h </w:instrText>
      </w:r>
      <w:r>
        <w:fldChar w:fldCharType="separate"/>
      </w:r>
      <w:r>
        <w:t>7</w:t>
      </w:r>
      <w:r>
        <w:fldChar w:fldCharType="end"/>
      </w:r>
    </w:p>
    <w:p w:rsidR="00081800" w:rsidRPr="0047419E" w:rsidRDefault="00081800">
      <w:pPr>
        <w:pStyle w:val="TOC2"/>
        <w:rPr>
          <w:rFonts w:ascii="Calibri" w:hAnsi="Calibri"/>
          <w:sz w:val="22"/>
          <w:szCs w:val="22"/>
          <w:lang w:val="en-US"/>
        </w:rPr>
      </w:pPr>
      <w:r>
        <w:t>4.1</w:t>
      </w:r>
      <w:r w:rsidRPr="0047419E">
        <w:rPr>
          <w:rFonts w:ascii="Calibri" w:hAnsi="Calibri"/>
          <w:sz w:val="22"/>
          <w:szCs w:val="22"/>
          <w:lang w:val="en-US"/>
        </w:rPr>
        <w:tab/>
      </w:r>
      <w:r>
        <w:t>ITU Region 1</w:t>
      </w:r>
      <w:r>
        <w:tab/>
      </w:r>
      <w:r>
        <w:fldChar w:fldCharType="begin"/>
      </w:r>
      <w:r>
        <w:instrText xml:space="preserve"> PAGEREF _Toc509398925 \h </w:instrText>
      </w:r>
      <w:r>
        <w:fldChar w:fldCharType="separate"/>
      </w:r>
      <w:r>
        <w:t>8</w:t>
      </w:r>
      <w:r>
        <w:fldChar w:fldCharType="end"/>
      </w:r>
    </w:p>
    <w:p w:rsidR="00081800" w:rsidRPr="0047419E" w:rsidRDefault="00081800">
      <w:pPr>
        <w:pStyle w:val="TOC3"/>
        <w:rPr>
          <w:rFonts w:ascii="Calibri" w:hAnsi="Calibri"/>
          <w:sz w:val="22"/>
          <w:szCs w:val="22"/>
          <w:lang w:val="en-US"/>
        </w:rPr>
      </w:pPr>
      <w:r>
        <w:t>4.1.1</w:t>
      </w:r>
      <w:r w:rsidRPr="0047419E">
        <w:rPr>
          <w:rFonts w:ascii="Calibri" w:hAnsi="Calibri"/>
          <w:sz w:val="22"/>
          <w:szCs w:val="22"/>
          <w:lang w:val="en-US"/>
        </w:rPr>
        <w:tab/>
      </w:r>
      <w:r>
        <w:t>Europe</w:t>
      </w:r>
      <w:r>
        <w:tab/>
      </w:r>
      <w:r>
        <w:fldChar w:fldCharType="begin"/>
      </w:r>
      <w:r>
        <w:instrText xml:space="preserve"> PAGEREF _Toc509398926 \h </w:instrText>
      </w:r>
      <w:r>
        <w:fldChar w:fldCharType="separate"/>
      </w:r>
      <w:r>
        <w:t>8</w:t>
      </w:r>
      <w:r>
        <w:fldChar w:fldCharType="end"/>
      </w:r>
    </w:p>
    <w:p w:rsidR="00081800" w:rsidRPr="0047419E" w:rsidRDefault="00081800">
      <w:pPr>
        <w:pStyle w:val="TOC4"/>
        <w:rPr>
          <w:rFonts w:ascii="Calibri" w:hAnsi="Calibri"/>
          <w:sz w:val="22"/>
          <w:szCs w:val="22"/>
          <w:lang w:val="en-US"/>
        </w:rPr>
      </w:pPr>
      <w:r>
        <w:t>4.1.1.1</w:t>
      </w:r>
      <w:r w:rsidRPr="0047419E">
        <w:rPr>
          <w:rFonts w:ascii="Calibri" w:hAnsi="Calibri"/>
          <w:sz w:val="22"/>
          <w:szCs w:val="22"/>
          <w:lang w:val="en-US"/>
        </w:rPr>
        <w:tab/>
      </w:r>
      <w:r>
        <w:t>Introduction</w:t>
      </w:r>
      <w:r>
        <w:tab/>
      </w:r>
      <w:r>
        <w:fldChar w:fldCharType="begin"/>
      </w:r>
      <w:r>
        <w:instrText xml:space="preserve"> PAGEREF _Toc509398927 \h </w:instrText>
      </w:r>
      <w:r>
        <w:fldChar w:fldCharType="separate"/>
      </w:r>
      <w:r>
        <w:t>8</w:t>
      </w:r>
      <w:r>
        <w:fldChar w:fldCharType="end"/>
      </w:r>
    </w:p>
    <w:p w:rsidR="00081800" w:rsidRPr="0047419E" w:rsidRDefault="00081800">
      <w:pPr>
        <w:pStyle w:val="TOC4"/>
        <w:rPr>
          <w:rFonts w:ascii="Calibri" w:hAnsi="Calibri"/>
          <w:sz w:val="22"/>
          <w:szCs w:val="22"/>
          <w:lang w:val="en-US"/>
        </w:rPr>
      </w:pPr>
      <w:r>
        <w:t>4.1.1.2</w:t>
      </w:r>
      <w:r w:rsidRPr="0047419E">
        <w:rPr>
          <w:rFonts w:ascii="Calibri" w:hAnsi="Calibri"/>
          <w:sz w:val="22"/>
          <w:szCs w:val="22"/>
          <w:lang w:val="en-US"/>
        </w:rPr>
        <w:tab/>
      </w:r>
      <w:r>
        <w:t>Licensed operations</w:t>
      </w:r>
      <w:r>
        <w:tab/>
      </w:r>
      <w:r>
        <w:fldChar w:fldCharType="begin"/>
      </w:r>
      <w:r>
        <w:instrText xml:space="preserve"> PAGEREF _Toc509398928 \h </w:instrText>
      </w:r>
      <w:r>
        <w:fldChar w:fldCharType="separate"/>
      </w:r>
      <w:r>
        <w:t>9</w:t>
      </w:r>
      <w:r>
        <w:fldChar w:fldCharType="end"/>
      </w:r>
    </w:p>
    <w:p w:rsidR="00081800" w:rsidRPr="0047419E" w:rsidRDefault="00081800">
      <w:pPr>
        <w:pStyle w:val="TOC4"/>
        <w:rPr>
          <w:rFonts w:ascii="Calibri" w:hAnsi="Calibri"/>
          <w:sz w:val="22"/>
          <w:szCs w:val="22"/>
          <w:lang w:val="en-US"/>
        </w:rPr>
      </w:pPr>
      <w:r>
        <w:t>4.1.1.3</w:t>
      </w:r>
      <w:r w:rsidRPr="0047419E">
        <w:rPr>
          <w:rFonts w:ascii="Calibri" w:hAnsi="Calibri"/>
          <w:sz w:val="22"/>
          <w:szCs w:val="22"/>
          <w:lang w:val="en-US"/>
        </w:rPr>
        <w:tab/>
      </w:r>
      <w:r>
        <w:t>Unlicensed operations</w:t>
      </w:r>
      <w:r>
        <w:tab/>
      </w:r>
      <w:r>
        <w:fldChar w:fldCharType="begin"/>
      </w:r>
      <w:r>
        <w:instrText xml:space="preserve"> PAGEREF _Toc509398929 \h </w:instrText>
      </w:r>
      <w:r>
        <w:fldChar w:fldCharType="separate"/>
      </w:r>
      <w:r>
        <w:t>9</w:t>
      </w:r>
      <w:r>
        <w:fldChar w:fldCharType="end"/>
      </w:r>
    </w:p>
    <w:p w:rsidR="00081800" w:rsidRPr="0047419E" w:rsidRDefault="00081800">
      <w:pPr>
        <w:pStyle w:val="TOC5"/>
        <w:rPr>
          <w:rFonts w:ascii="Calibri" w:hAnsi="Calibri"/>
          <w:sz w:val="22"/>
          <w:szCs w:val="22"/>
          <w:lang w:val="en-US"/>
        </w:rPr>
      </w:pPr>
      <w:r>
        <w:t xml:space="preserve">4.1.1.3.1 </w:t>
      </w:r>
      <w:r w:rsidRPr="0047419E">
        <w:rPr>
          <w:rFonts w:ascii="Calibri" w:hAnsi="Calibri"/>
          <w:sz w:val="22"/>
          <w:szCs w:val="22"/>
          <w:lang w:val="en-US"/>
        </w:rPr>
        <w:tab/>
      </w:r>
      <w:r>
        <w:t>Coexistence aspects</w:t>
      </w:r>
      <w:r>
        <w:tab/>
      </w:r>
      <w:r>
        <w:fldChar w:fldCharType="begin"/>
      </w:r>
      <w:r>
        <w:instrText xml:space="preserve"> PAGEREF _Toc509398930 \h </w:instrText>
      </w:r>
      <w:r>
        <w:fldChar w:fldCharType="separate"/>
      </w:r>
      <w:r>
        <w:t>11</w:t>
      </w:r>
      <w:r>
        <w:fldChar w:fldCharType="end"/>
      </w:r>
    </w:p>
    <w:p w:rsidR="00081800" w:rsidRPr="0047419E" w:rsidRDefault="00081800">
      <w:pPr>
        <w:pStyle w:val="TOC3"/>
        <w:rPr>
          <w:rFonts w:ascii="Calibri" w:hAnsi="Calibri"/>
          <w:sz w:val="22"/>
          <w:szCs w:val="22"/>
          <w:lang w:val="en-US"/>
        </w:rPr>
      </w:pPr>
      <w:r>
        <w:t>4.1.2</w:t>
      </w:r>
      <w:r w:rsidRPr="0047419E">
        <w:rPr>
          <w:rFonts w:ascii="Calibri" w:hAnsi="Calibri"/>
          <w:sz w:val="22"/>
          <w:szCs w:val="22"/>
          <w:lang w:val="en-US"/>
        </w:rPr>
        <w:tab/>
      </w:r>
      <w:r>
        <w:t>…….</w:t>
      </w:r>
      <w:r>
        <w:tab/>
      </w:r>
      <w:r>
        <w:fldChar w:fldCharType="begin"/>
      </w:r>
      <w:r>
        <w:instrText xml:space="preserve"> PAGEREF _Toc509398931 \h </w:instrText>
      </w:r>
      <w:r>
        <w:fldChar w:fldCharType="separate"/>
      </w:r>
      <w:r>
        <w:t>11</w:t>
      </w:r>
      <w:r>
        <w:fldChar w:fldCharType="end"/>
      </w:r>
    </w:p>
    <w:p w:rsidR="00081800" w:rsidRPr="0047419E" w:rsidRDefault="00081800">
      <w:pPr>
        <w:pStyle w:val="TOC2"/>
        <w:rPr>
          <w:rFonts w:ascii="Calibri" w:hAnsi="Calibri"/>
          <w:sz w:val="22"/>
          <w:szCs w:val="22"/>
          <w:lang w:val="en-US"/>
        </w:rPr>
      </w:pPr>
      <w:r>
        <w:t xml:space="preserve">4.2 </w:t>
      </w:r>
      <w:r w:rsidRPr="0047419E">
        <w:rPr>
          <w:rFonts w:ascii="Calibri" w:hAnsi="Calibri"/>
          <w:sz w:val="22"/>
          <w:szCs w:val="22"/>
          <w:lang w:val="en-US"/>
        </w:rPr>
        <w:tab/>
      </w:r>
      <w:r>
        <w:t>ITU Region 2</w:t>
      </w:r>
      <w:r>
        <w:tab/>
      </w:r>
      <w:r>
        <w:fldChar w:fldCharType="begin"/>
      </w:r>
      <w:r>
        <w:instrText xml:space="preserve"> PAGEREF _Toc509398932 \h </w:instrText>
      </w:r>
      <w:r>
        <w:fldChar w:fldCharType="separate"/>
      </w:r>
      <w:r>
        <w:t>11</w:t>
      </w:r>
      <w:r>
        <w:fldChar w:fldCharType="end"/>
      </w:r>
    </w:p>
    <w:p w:rsidR="00081800" w:rsidRPr="0047419E" w:rsidRDefault="00081800">
      <w:pPr>
        <w:pStyle w:val="TOC3"/>
        <w:rPr>
          <w:rFonts w:ascii="Calibri" w:hAnsi="Calibri"/>
          <w:sz w:val="22"/>
          <w:szCs w:val="22"/>
          <w:lang w:val="en-US"/>
        </w:rPr>
      </w:pPr>
      <w:r>
        <w:t xml:space="preserve">4.2.1 </w:t>
      </w:r>
      <w:r w:rsidRPr="0047419E">
        <w:rPr>
          <w:rFonts w:ascii="Calibri" w:hAnsi="Calibri"/>
          <w:sz w:val="22"/>
          <w:szCs w:val="22"/>
          <w:lang w:val="en-US"/>
        </w:rPr>
        <w:tab/>
      </w:r>
      <w:r>
        <w:t>USA</w:t>
      </w:r>
      <w:r>
        <w:tab/>
      </w:r>
      <w:r>
        <w:fldChar w:fldCharType="begin"/>
      </w:r>
      <w:r>
        <w:instrText xml:space="preserve"> PAGEREF _Toc509398933 \h </w:instrText>
      </w:r>
      <w:r>
        <w:fldChar w:fldCharType="separate"/>
      </w:r>
      <w:r>
        <w:t>11</w:t>
      </w:r>
      <w:r>
        <w:fldChar w:fldCharType="end"/>
      </w:r>
    </w:p>
    <w:p w:rsidR="00081800" w:rsidRPr="0047419E" w:rsidRDefault="00081800">
      <w:pPr>
        <w:pStyle w:val="TOC4"/>
        <w:rPr>
          <w:rFonts w:ascii="Calibri" w:hAnsi="Calibri"/>
          <w:sz w:val="22"/>
          <w:szCs w:val="22"/>
          <w:lang w:val="en-US"/>
        </w:rPr>
      </w:pPr>
      <w:r>
        <w:t>4.2.1.1</w:t>
      </w:r>
      <w:r w:rsidRPr="0047419E">
        <w:rPr>
          <w:rFonts w:ascii="Calibri" w:hAnsi="Calibri"/>
          <w:sz w:val="22"/>
          <w:szCs w:val="22"/>
          <w:lang w:val="en-US"/>
        </w:rPr>
        <w:tab/>
      </w:r>
      <w:r>
        <w:t>Introduction</w:t>
      </w:r>
      <w:r>
        <w:tab/>
      </w:r>
      <w:r>
        <w:fldChar w:fldCharType="begin"/>
      </w:r>
      <w:r>
        <w:instrText xml:space="preserve"> PAGEREF _Toc509398934 \h </w:instrText>
      </w:r>
      <w:r>
        <w:fldChar w:fldCharType="separate"/>
      </w:r>
      <w:r>
        <w:t>11</w:t>
      </w:r>
      <w:r>
        <w:fldChar w:fldCharType="end"/>
      </w:r>
    </w:p>
    <w:p w:rsidR="00081800" w:rsidRPr="0047419E" w:rsidRDefault="00081800">
      <w:pPr>
        <w:pStyle w:val="TOC4"/>
        <w:rPr>
          <w:rFonts w:ascii="Calibri" w:hAnsi="Calibri"/>
          <w:sz w:val="22"/>
          <w:szCs w:val="22"/>
          <w:lang w:val="en-US"/>
        </w:rPr>
      </w:pPr>
      <w:r>
        <w:t>4.2.1.2</w:t>
      </w:r>
      <w:r w:rsidRPr="0047419E">
        <w:rPr>
          <w:rFonts w:ascii="Calibri" w:hAnsi="Calibri"/>
          <w:sz w:val="22"/>
          <w:szCs w:val="22"/>
          <w:lang w:val="en-US"/>
        </w:rPr>
        <w:tab/>
      </w:r>
      <w:r>
        <w:t>Licensed operations</w:t>
      </w:r>
      <w:r>
        <w:tab/>
      </w:r>
      <w:r>
        <w:fldChar w:fldCharType="begin"/>
      </w:r>
      <w:r>
        <w:instrText xml:space="preserve"> PAGEREF _Toc509398935 \h </w:instrText>
      </w:r>
      <w:r>
        <w:fldChar w:fldCharType="separate"/>
      </w:r>
      <w:r>
        <w:t>13</w:t>
      </w:r>
      <w:r>
        <w:fldChar w:fldCharType="end"/>
      </w:r>
    </w:p>
    <w:p w:rsidR="00081800" w:rsidRPr="0047419E" w:rsidRDefault="00081800">
      <w:pPr>
        <w:pStyle w:val="TOC4"/>
        <w:rPr>
          <w:rFonts w:ascii="Calibri" w:hAnsi="Calibri"/>
          <w:sz w:val="22"/>
          <w:szCs w:val="22"/>
          <w:lang w:val="en-US"/>
        </w:rPr>
      </w:pPr>
      <w:r>
        <w:t>4.2.1.3</w:t>
      </w:r>
      <w:r w:rsidRPr="0047419E">
        <w:rPr>
          <w:rFonts w:ascii="Calibri" w:hAnsi="Calibri"/>
          <w:sz w:val="22"/>
          <w:szCs w:val="22"/>
          <w:lang w:val="en-US"/>
        </w:rPr>
        <w:tab/>
      </w:r>
      <w:r>
        <w:t>Unlicensed operations</w:t>
      </w:r>
      <w:r>
        <w:tab/>
      </w:r>
      <w:r>
        <w:fldChar w:fldCharType="begin"/>
      </w:r>
      <w:r>
        <w:instrText xml:space="preserve"> PAGEREF _Toc509398936 \h </w:instrText>
      </w:r>
      <w:r>
        <w:fldChar w:fldCharType="separate"/>
      </w:r>
      <w:r>
        <w:t>13</w:t>
      </w:r>
      <w:r>
        <w:fldChar w:fldCharType="end"/>
      </w:r>
    </w:p>
    <w:p w:rsidR="00081800" w:rsidRPr="0047419E" w:rsidRDefault="00081800">
      <w:pPr>
        <w:pStyle w:val="TOC3"/>
        <w:rPr>
          <w:rFonts w:ascii="Calibri" w:hAnsi="Calibri"/>
          <w:sz w:val="22"/>
          <w:szCs w:val="22"/>
          <w:lang w:val="en-US"/>
        </w:rPr>
      </w:pPr>
      <w:r>
        <w:t>4.2.2</w:t>
      </w:r>
      <w:r w:rsidRPr="0047419E">
        <w:rPr>
          <w:rFonts w:ascii="Calibri" w:hAnsi="Calibri"/>
          <w:sz w:val="22"/>
          <w:szCs w:val="22"/>
          <w:lang w:val="en-US"/>
        </w:rPr>
        <w:tab/>
      </w:r>
      <w:r>
        <w:t>………</w:t>
      </w:r>
      <w:r>
        <w:tab/>
      </w:r>
      <w:r>
        <w:fldChar w:fldCharType="begin"/>
      </w:r>
      <w:r>
        <w:instrText xml:space="preserve"> PAGEREF _Toc509398937 \h </w:instrText>
      </w:r>
      <w:r>
        <w:fldChar w:fldCharType="separate"/>
      </w:r>
      <w:r>
        <w:t>14</w:t>
      </w:r>
      <w:r>
        <w:fldChar w:fldCharType="end"/>
      </w:r>
    </w:p>
    <w:p w:rsidR="00081800" w:rsidRPr="0047419E" w:rsidRDefault="00081800">
      <w:pPr>
        <w:pStyle w:val="TOC2"/>
        <w:rPr>
          <w:rFonts w:ascii="Calibri" w:hAnsi="Calibri"/>
          <w:sz w:val="22"/>
          <w:szCs w:val="22"/>
          <w:lang w:val="en-US"/>
        </w:rPr>
      </w:pPr>
      <w:r>
        <w:t>4.3</w:t>
      </w:r>
      <w:r w:rsidRPr="0047419E">
        <w:rPr>
          <w:rFonts w:ascii="Calibri" w:hAnsi="Calibri"/>
          <w:sz w:val="22"/>
          <w:szCs w:val="22"/>
          <w:lang w:val="en-US"/>
        </w:rPr>
        <w:tab/>
      </w:r>
      <w:r>
        <w:t>ITU Region 3</w:t>
      </w:r>
      <w:r>
        <w:tab/>
      </w:r>
      <w:r>
        <w:fldChar w:fldCharType="begin"/>
      </w:r>
      <w:r>
        <w:instrText xml:space="preserve"> PAGEREF _Toc509398938 \h </w:instrText>
      </w:r>
      <w:r>
        <w:fldChar w:fldCharType="separate"/>
      </w:r>
      <w:r>
        <w:t>14</w:t>
      </w:r>
      <w:r>
        <w:fldChar w:fldCharType="end"/>
      </w:r>
    </w:p>
    <w:p w:rsidR="00081800" w:rsidRPr="0047419E" w:rsidRDefault="00081800">
      <w:pPr>
        <w:pStyle w:val="TOC1"/>
        <w:rPr>
          <w:rFonts w:ascii="Calibri" w:hAnsi="Calibri"/>
          <w:szCs w:val="22"/>
          <w:lang w:val="en-US"/>
        </w:rPr>
      </w:pPr>
      <w:r>
        <w:t>5</w:t>
      </w:r>
      <w:r w:rsidRPr="0047419E">
        <w:rPr>
          <w:rFonts w:ascii="Calibri" w:hAnsi="Calibri"/>
          <w:szCs w:val="22"/>
          <w:lang w:val="en-US"/>
        </w:rPr>
        <w:tab/>
      </w:r>
      <w:r>
        <w:t>Possible band plans</w:t>
      </w:r>
      <w:r>
        <w:tab/>
      </w:r>
      <w:r>
        <w:fldChar w:fldCharType="begin"/>
      </w:r>
      <w:r>
        <w:instrText xml:space="preserve"> PAGEREF _Toc509398939 \h </w:instrText>
      </w:r>
      <w:r>
        <w:fldChar w:fldCharType="separate"/>
      </w:r>
      <w:r>
        <w:t>14</w:t>
      </w:r>
      <w:r>
        <w:fldChar w:fldCharType="end"/>
      </w:r>
    </w:p>
    <w:p w:rsidR="00081800" w:rsidRPr="0047419E" w:rsidRDefault="00081800">
      <w:pPr>
        <w:pStyle w:val="TOC2"/>
        <w:rPr>
          <w:rFonts w:ascii="Calibri" w:hAnsi="Calibri"/>
          <w:sz w:val="22"/>
          <w:szCs w:val="22"/>
          <w:lang w:val="en-US"/>
        </w:rPr>
      </w:pPr>
      <w:r>
        <w:t>5.1</w:t>
      </w:r>
      <w:r w:rsidRPr="0047419E">
        <w:rPr>
          <w:rFonts w:ascii="Calibri" w:hAnsi="Calibri"/>
          <w:sz w:val="22"/>
          <w:szCs w:val="22"/>
          <w:lang w:val="en-US"/>
        </w:rPr>
        <w:tab/>
      </w:r>
      <w:r>
        <w:t>Licensed operations in 6 GHz</w:t>
      </w:r>
      <w:r>
        <w:tab/>
      </w:r>
      <w:r>
        <w:fldChar w:fldCharType="begin"/>
      </w:r>
      <w:r>
        <w:instrText xml:space="preserve"> PAGEREF _Toc509398940 \h </w:instrText>
      </w:r>
      <w:r>
        <w:fldChar w:fldCharType="separate"/>
      </w:r>
      <w:r>
        <w:t>14</w:t>
      </w:r>
      <w:r>
        <w:fldChar w:fldCharType="end"/>
      </w:r>
    </w:p>
    <w:p w:rsidR="00081800" w:rsidRPr="0047419E" w:rsidRDefault="00081800">
      <w:pPr>
        <w:pStyle w:val="TOC2"/>
        <w:rPr>
          <w:rFonts w:ascii="Calibri" w:hAnsi="Calibri"/>
          <w:sz w:val="22"/>
          <w:szCs w:val="22"/>
          <w:lang w:val="en-US"/>
        </w:rPr>
      </w:pPr>
      <w:r>
        <w:t>5.2</w:t>
      </w:r>
      <w:r w:rsidRPr="0047419E">
        <w:rPr>
          <w:rFonts w:ascii="Calibri" w:hAnsi="Calibri"/>
          <w:sz w:val="22"/>
          <w:szCs w:val="22"/>
          <w:lang w:val="en-US"/>
        </w:rPr>
        <w:tab/>
      </w:r>
      <w:r>
        <w:t>Unlicensed operations in 6 GHz</w:t>
      </w:r>
      <w:r>
        <w:tab/>
      </w:r>
      <w:r>
        <w:fldChar w:fldCharType="begin"/>
      </w:r>
      <w:r>
        <w:instrText xml:space="preserve"> PAGEREF _Toc509398941 \h </w:instrText>
      </w:r>
      <w:r>
        <w:fldChar w:fldCharType="separate"/>
      </w:r>
      <w:r>
        <w:t>14</w:t>
      </w:r>
      <w:r>
        <w:fldChar w:fldCharType="end"/>
      </w:r>
    </w:p>
    <w:p w:rsidR="00081800" w:rsidRPr="0047419E" w:rsidRDefault="00081800">
      <w:pPr>
        <w:pStyle w:val="TOC1"/>
        <w:rPr>
          <w:rFonts w:ascii="Calibri" w:hAnsi="Calibri"/>
          <w:szCs w:val="22"/>
          <w:lang w:val="en-US"/>
        </w:rPr>
      </w:pPr>
      <w:r>
        <w:t>6</w:t>
      </w:r>
      <w:r w:rsidRPr="0047419E">
        <w:rPr>
          <w:rFonts w:ascii="Calibri" w:hAnsi="Calibri"/>
          <w:szCs w:val="22"/>
          <w:lang w:val="en-US"/>
        </w:rPr>
        <w:tab/>
      </w:r>
      <w:r>
        <w:t>Conclusions</w:t>
      </w:r>
      <w:r>
        <w:tab/>
      </w:r>
      <w:r>
        <w:fldChar w:fldCharType="begin"/>
      </w:r>
      <w:r>
        <w:instrText xml:space="preserve"> PAGEREF _Toc509398942 \h </w:instrText>
      </w:r>
      <w:r>
        <w:fldChar w:fldCharType="separate"/>
      </w:r>
      <w:r>
        <w:t>14</w:t>
      </w:r>
      <w:r>
        <w:fldChar w:fldCharType="end"/>
      </w:r>
    </w:p>
    <w:p w:rsidR="00081800" w:rsidRPr="0047419E" w:rsidRDefault="00081800">
      <w:pPr>
        <w:pStyle w:val="TOC9"/>
        <w:rPr>
          <w:rFonts w:ascii="Calibri" w:hAnsi="Calibri"/>
          <w:b w:val="0"/>
          <w:szCs w:val="22"/>
          <w:lang w:val="en-US"/>
        </w:rPr>
      </w:pPr>
      <w:r>
        <w:t>Annex A: Change history</w:t>
      </w:r>
      <w:r>
        <w:tab/>
      </w:r>
      <w:r>
        <w:fldChar w:fldCharType="begin"/>
      </w:r>
      <w:r>
        <w:instrText xml:space="preserve"> PAGEREF _Toc509398943 \h </w:instrText>
      </w:r>
      <w:r>
        <w:fldChar w:fldCharType="separate"/>
      </w:r>
      <w:r>
        <w:t>14</w:t>
      </w:r>
      <w:r>
        <w:fldChar w:fldCharType="end"/>
      </w:r>
    </w:p>
    <w:p w:rsidR="00E8629F" w:rsidRPr="00235394" w:rsidRDefault="00235394">
      <w:r>
        <w:rPr>
          <w:noProof/>
          <w:sz w:val="22"/>
        </w:rPr>
        <w:fldChar w:fldCharType="end"/>
      </w:r>
    </w:p>
    <w:p w:rsidR="00E8629F" w:rsidRPr="00235394" w:rsidRDefault="00E8629F">
      <w:pPr>
        <w:pStyle w:val="Heading1"/>
      </w:pPr>
      <w:r w:rsidRPr="00235394">
        <w:br w:type="page"/>
      </w:r>
      <w:bookmarkStart w:id="8" w:name="_Toc509398915"/>
      <w:r w:rsidRPr="00235394">
        <w:lastRenderedPageBreak/>
        <w:t>Foreword</w:t>
      </w:r>
      <w:bookmarkEnd w:id="8"/>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bookmarkStart w:id="9" w:name="_Toc509398916"/>
      <w:r w:rsidRPr="00235394">
        <w:t>Introduction</w:t>
      </w:r>
      <w:bookmarkEnd w:id="9"/>
    </w:p>
    <w:p w:rsidR="00494C6E" w:rsidRPr="00494C6E" w:rsidRDefault="00494C6E">
      <w:pPr>
        <w:pStyle w:val="Guidance"/>
        <w:rPr>
          <w:i w:val="0"/>
          <w:color w:val="auto"/>
        </w:rPr>
      </w:pPr>
      <w:r>
        <w:rPr>
          <w:i w:val="0"/>
          <w:color w:val="auto"/>
        </w:rPr>
        <w:t>A feasibility s</w:t>
      </w:r>
      <w:r w:rsidRPr="00494C6E">
        <w:rPr>
          <w:i w:val="0"/>
          <w:color w:val="auto"/>
        </w:rPr>
        <w:t>tudy on 6 GHz for LTE and NR</w:t>
      </w:r>
      <w:r>
        <w:rPr>
          <w:i w:val="0"/>
          <w:color w:val="auto"/>
        </w:rPr>
        <w:t xml:space="preserve"> operations</w:t>
      </w:r>
      <w:r w:rsidRPr="00494C6E">
        <w:rPr>
          <w:i w:val="0"/>
          <w:color w:val="auto"/>
        </w:rPr>
        <w:t xml:space="preserve"> </w:t>
      </w:r>
      <w:r>
        <w:rPr>
          <w:i w:val="0"/>
          <w:color w:val="auto"/>
        </w:rPr>
        <w:t>was approved at 3GPP TSG RAN #78</w:t>
      </w:r>
      <w:r w:rsidRPr="00494C6E">
        <w:rPr>
          <w:i w:val="0"/>
          <w:color w:val="auto"/>
        </w:rPr>
        <w:t xml:space="preserve"> [2]. </w:t>
      </w:r>
      <w:r>
        <w:rPr>
          <w:i w:val="0"/>
          <w:color w:val="auto"/>
        </w:rPr>
        <w:t>It aims at investigating</w:t>
      </w:r>
      <w:r w:rsidRPr="00494C6E">
        <w:rPr>
          <w:i w:val="0"/>
          <w:color w:val="auto"/>
        </w:rPr>
        <w:t xml:space="preserve"> the existing regulatory framework in different regions for the </w:t>
      </w:r>
      <w:r w:rsidR="001A77B7">
        <w:rPr>
          <w:i w:val="0"/>
          <w:color w:val="auto"/>
        </w:rPr>
        <w:t>frequency range</w:t>
      </w:r>
      <w:r w:rsidRPr="00494C6E">
        <w:rPr>
          <w:i w:val="0"/>
          <w:color w:val="auto"/>
        </w:rPr>
        <w:t xml:space="preserve"> 5.925-7.125 GHz and to monitor the ongoing work within the regulatory organisations on this </w:t>
      </w:r>
      <w:r w:rsidR="001A77B7">
        <w:rPr>
          <w:i w:val="0"/>
          <w:color w:val="auto"/>
        </w:rPr>
        <w:t xml:space="preserve">frequency range </w:t>
      </w:r>
      <w:r w:rsidR="00806476" w:rsidRPr="003D50A4">
        <w:rPr>
          <w:i w:val="0"/>
          <w:color w:val="auto"/>
        </w:rPr>
        <w:t>for both licensed and unlicensed broadband wireless use</w:t>
      </w:r>
      <w:r w:rsidRPr="003D50A4">
        <w:rPr>
          <w:i w:val="0"/>
          <w:color w:val="auto"/>
        </w:rPr>
        <w:t>.</w:t>
      </w:r>
      <w:r w:rsidRPr="00494C6E">
        <w:rPr>
          <w:i w:val="0"/>
          <w:color w:val="auto"/>
        </w:rPr>
        <w:t xml:space="preserve"> This will provide useful information for consideration of </w:t>
      </w:r>
      <w:r w:rsidR="001A77B7">
        <w:rPr>
          <w:i w:val="0"/>
          <w:color w:val="auto"/>
        </w:rPr>
        <w:t>the frequency range</w:t>
      </w:r>
      <w:r w:rsidR="001A77B7" w:rsidRPr="00494C6E">
        <w:rPr>
          <w:i w:val="0"/>
          <w:color w:val="auto"/>
        </w:rPr>
        <w:t xml:space="preserve"> 5.925-7.125 GHz </w:t>
      </w:r>
      <w:r w:rsidRPr="00494C6E">
        <w:rPr>
          <w:i w:val="0"/>
          <w:color w:val="auto"/>
        </w:rPr>
        <w:t xml:space="preserve">for potential LTE operations and NR operations if this </w:t>
      </w:r>
      <w:r w:rsidR="001A77B7">
        <w:rPr>
          <w:i w:val="0"/>
          <w:color w:val="auto"/>
        </w:rPr>
        <w:t>frequency range</w:t>
      </w:r>
      <w:r w:rsidRPr="00494C6E">
        <w:rPr>
          <w:i w:val="0"/>
          <w:color w:val="auto"/>
        </w:rPr>
        <w:t xml:space="preserve"> becomes available for operation. </w:t>
      </w:r>
    </w:p>
    <w:p w:rsidR="00E8629F" w:rsidRPr="00235394" w:rsidRDefault="00E8629F" w:rsidP="0060385B">
      <w:pPr>
        <w:pStyle w:val="Heading1"/>
      </w:pPr>
      <w:r w:rsidRPr="00235394">
        <w:br w:type="page"/>
      </w:r>
      <w:bookmarkStart w:id="10" w:name="_Toc509398917"/>
      <w:r w:rsidRPr="00235394">
        <w:lastRenderedPageBreak/>
        <w:t>1</w:t>
      </w:r>
      <w:r w:rsidRPr="00235394">
        <w:tab/>
        <w:t>Scope</w:t>
      </w:r>
      <w:bookmarkEnd w:id="10"/>
    </w:p>
    <w:p w:rsidR="00494C6E" w:rsidRPr="00235394" w:rsidRDefault="00294048" w:rsidP="00494C6E">
      <w:r>
        <w:t>The present</w:t>
      </w:r>
      <w:r w:rsidR="00494C6E">
        <w:t xml:space="preserve"> technical report documents the regulatory </w:t>
      </w:r>
      <w:r>
        <w:t xml:space="preserve">aspects for the </w:t>
      </w:r>
      <w:r w:rsidR="00A60D1B">
        <w:t xml:space="preserve">frequency range </w:t>
      </w:r>
      <w:r>
        <w:t xml:space="preserve">5.925-7.125 GHz in different regions </w:t>
      </w:r>
      <w:r w:rsidR="00494C6E">
        <w:t xml:space="preserve">for </w:t>
      </w:r>
      <w:r>
        <w:t xml:space="preserve">both </w:t>
      </w:r>
      <w:r w:rsidR="00494C6E">
        <w:t xml:space="preserve">unlicensed </w:t>
      </w:r>
      <w:r>
        <w:t xml:space="preserve">and licensed operations. </w:t>
      </w:r>
    </w:p>
    <w:p w:rsidR="00E8629F" w:rsidRPr="00235394" w:rsidRDefault="00E8629F">
      <w:pPr>
        <w:pStyle w:val="Heading1"/>
      </w:pPr>
      <w:bookmarkStart w:id="11" w:name="_Toc509398918"/>
      <w:r w:rsidRPr="00235394">
        <w:t>2</w:t>
      </w:r>
      <w:r w:rsidRPr="00235394">
        <w:tab/>
        <w:t>References</w:t>
      </w:r>
      <w:bookmarkEnd w:id="11"/>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7066FA">
      <w:pPr>
        <w:pStyle w:val="EX"/>
      </w:pPr>
      <w:r w:rsidRPr="00235394">
        <w:t>[1]</w:t>
      </w:r>
      <w:r w:rsidRPr="00235394">
        <w:tab/>
        <w:t>3GPP TR 21.905: "Vocabulary for 3GPP Specifications".</w:t>
      </w:r>
    </w:p>
    <w:p w:rsidR="007F5684" w:rsidRDefault="007F5684" w:rsidP="00282213">
      <w:pPr>
        <w:pStyle w:val="EX"/>
      </w:pPr>
      <w:r>
        <w:t>[2</w:t>
      </w:r>
      <w:r w:rsidRPr="00235394">
        <w:t xml:space="preserve">] </w:t>
      </w:r>
      <w:r>
        <w:tab/>
      </w:r>
      <w:r w:rsidRPr="007F5684">
        <w:t>RP-172804</w:t>
      </w:r>
      <w:r>
        <w:t>: “</w:t>
      </w:r>
      <w:r w:rsidRPr="007F5684">
        <w:t>Feasibility Study on 6 GHz for LTE and NR</w:t>
      </w:r>
      <w:r>
        <w:t xml:space="preserve">”, </w:t>
      </w:r>
      <w:r w:rsidRPr="007F5684">
        <w:t>Ericsson, Verizon Wireless, Qualcomm Incorporated</w:t>
      </w:r>
      <w:r>
        <w:t xml:space="preserve">. </w:t>
      </w:r>
    </w:p>
    <w:p w:rsidR="00F04197" w:rsidRDefault="00F04197" w:rsidP="00D45F45">
      <w:pPr>
        <w:ind w:left="284"/>
      </w:pPr>
      <w:r w:rsidRPr="00F04197">
        <w:t>[3]</w:t>
      </w:r>
      <w:r w:rsidRPr="00F04197">
        <w:tab/>
      </w:r>
      <w:r>
        <w:tab/>
      </w:r>
      <w:r>
        <w:tab/>
      </w:r>
      <w:r>
        <w:tab/>
      </w:r>
      <w:r>
        <w:tab/>
      </w:r>
      <w:r w:rsidRPr="00F04197">
        <w:t>ITU-R Radio Regulations, Articles, Edition 2016;</w:t>
      </w:r>
    </w:p>
    <w:p w:rsidR="00D45F45" w:rsidRPr="00D45F45" w:rsidRDefault="00D45F45" w:rsidP="00D45F45">
      <w:pPr>
        <w:pStyle w:val="EX"/>
      </w:pPr>
      <w:r w:rsidRPr="00D45F45">
        <w:t>[4]</w:t>
      </w:r>
      <w:r w:rsidRPr="00D45F45">
        <w:tab/>
      </w:r>
      <w:r w:rsidRPr="00D45F45">
        <w:tab/>
        <w:t>FCC ONLINE TABLE OF FREQUENCY ALLOCATIONS, 47 C.F.R. § 2.106, December 13, 2017;</w:t>
      </w:r>
    </w:p>
    <w:p w:rsidR="00D45F45" w:rsidRPr="00D45F45" w:rsidRDefault="00D45F45" w:rsidP="00D45F45">
      <w:pPr>
        <w:pStyle w:val="EX"/>
      </w:pPr>
      <w:r w:rsidRPr="00D45F45">
        <w:t>[5]</w:t>
      </w:r>
      <w:r w:rsidRPr="00D45F45">
        <w:tab/>
        <w:t>FCC 17-104, Notice of Inquiry, “Expanding Flexible Use in Mid-Band Spectrum Between 3.7 and 24 GHz”;</w:t>
      </w:r>
    </w:p>
    <w:p w:rsidR="00D45F45" w:rsidRPr="00D45F45" w:rsidRDefault="00D45F45" w:rsidP="00D45F45">
      <w:pPr>
        <w:pStyle w:val="EX"/>
      </w:pPr>
      <w:r w:rsidRPr="00D45F45">
        <w:t>[6]</w:t>
      </w:r>
      <w:r w:rsidRPr="00D45F45">
        <w:tab/>
        <w:t xml:space="preserve">Comments of IEEE 802, in GN Docket No. 17-183; </w:t>
      </w:r>
    </w:p>
    <w:p w:rsidR="00D45F45" w:rsidRPr="00D45F45" w:rsidRDefault="00D45F45" w:rsidP="00D45F45">
      <w:pPr>
        <w:pStyle w:val="EX"/>
      </w:pPr>
      <w:r w:rsidRPr="00D45F45">
        <w:t>[7]</w:t>
      </w:r>
      <w:r w:rsidRPr="00D45F45">
        <w:tab/>
        <w:t>APPLE INC., BROADCOM LIMITED,,CISCO SYSTEMS, INC., FACEBOOK, INC., GOOGLE LLC, HEWLETT PACKARD ENTERPRISE, INTEL CORPORATION,MEDIATEK INC., MICROSOFT CORPORATION, and QUALCOMM INCORPORATED, in GN Docket No. 17-183;</w:t>
      </w:r>
    </w:p>
    <w:p w:rsidR="00D45F45" w:rsidRPr="00D45F45" w:rsidRDefault="00D45F45" w:rsidP="00D45F45">
      <w:pPr>
        <w:pStyle w:val="EX"/>
      </w:pPr>
      <w:r w:rsidRPr="00D45F45">
        <w:t xml:space="preserve">[8] </w:t>
      </w:r>
      <w:r w:rsidRPr="00D45F45">
        <w:tab/>
        <w:t>Reply Comments of the Wireless Internet Service Providers Association, in GN Docket No. 17-183;</w:t>
      </w:r>
    </w:p>
    <w:p w:rsidR="00D45F45" w:rsidRPr="00D45F45" w:rsidRDefault="00D45F45" w:rsidP="00D45F45">
      <w:pPr>
        <w:pStyle w:val="EX"/>
      </w:pPr>
      <w:r w:rsidRPr="00D45F45">
        <w:t>[9]</w:t>
      </w:r>
      <w:r w:rsidRPr="00D45F45">
        <w:tab/>
        <w:t xml:space="preserve">Comments of Ericsson, in GN Docket No. 17-183; </w:t>
      </w:r>
    </w:p>
    <w:p w:rsidR="00D45F45" w:rsidRPr="00D45F45" w:rsidRDefault="00D45F45" w:rsidP="00D45F45">
      <w:pPr>
        <w:pStyle w:val="EX"/>
      </w:pPr>
      <w:r w:rsidRPr="00D45F45">
        <w:t>[10]</w:t>
      </w:r>
      <w:r w:rsidRPr="00D45F45">
        <w:tab/>
        <w:t>Comments of T-Mobile USA, in GN Docket No. 17-183;</w:t>
      </w:r>
    </w:p>
    <w:p w:rsidR="00D45F45" w:rsidRPr="00D45F45" w:rsidRDefault="00D45F45" w:rsidP="00D45F45">
      <w:pPr>
        <w:pStyle w:val="EX"/>
      </w:pPr>
      <w:r w:rsidRPr="00D45F45">
        <w:t>[11]</w:t>
      </w:r>
      <w:r w:rsidRPr="00D45F45">
        <w:tab/>
        <w:t>Comments of Verizon, in GN Docket No. 17-183;</w:t>
      </w:r>
    </w:p>
    <w:p w:rsidR="00D45F45" w:rsidRPr="00D45F45" w:rsidRDefault="00D45F45" w:rsidP="00D45F45">
      <w:pPr>
        <w:pStyle w:val="EX"/>
      </w:pPr>
      <w:r w:rsidRPr="00D45F45">
        <w:t>[12]</w:t>
      </w:r>
      <w:r w:rsidRPr="00D45F45">
        <w:tab/>
        <w:t>Reply Comments of the Satellite Indust</w:t>
      </w:r>
      <w:r w:rsidR="003F4239">
        <w:t>r</w:t>
      </w:r>
      <w:r w:rsidRPr="00D45F45">
        <w:t>y Association, in GN Docket No. 17-183;</w:t>
      </w:r>
    </w:p>
    <w:p w:rsidR="00D45F45" w:rsidRPr="00D45F45" w:rsidRDefault="00D45F45" w:rsidP="00D45F45">
      <w:pPr>
        <w:pStyle w:val="EX"/>
      </w:pPr>
      <w:r w:rsidRPr="00D45F45">
        <w:t>[13]</w:t>
      </w:r>
      <w:r w:rsidRPr="00D45F45">
        <w:tab/>
        <w:t>Reply Comments of the Fixed Wireless Communications Coalition, in GN Docket No. 17-183;</w:t>
      </w:r>
    </w:p>
    <w:p w:rsidR="00D45F45" w:rsidRPr="00D45F45" w:rsidRDefault="00D45F45" w:rsidP="00D45F45">
      <w:pPr>
        <w:pStyle w:val="EX"/>
      </w:pPr>
      <w:r w:rsidRPr="00D45F45">
        <w:t>[14]</w:t>
      </w:r>
      <w:r w:rsidRPr="00D45F45">
        <w:tab/>
        <w:t>Comments of Dynamic Spectrum Alliance, in GN Docket No. 17-183;</w:t>
      </w:r>
    </w:p>
    <w:p w:rsidR="00D45F45" w:rsidRPr="00D45F45" w:rsidRDefault="00D45F45" w:rsidP="00D45F45">
      <w:pPr>
        <w:pStyle w:val="EX"/>
      </w:pPr>
      <w:r w:rsidRPr="00D45F45">
        <w:t>[15]</w:t>
      </w:r>
      <w:r w:rsidRPr="00D45F45">
        <w:tab/>
        <w:t xml:space="preserve">Comments of the National Spectrum Management Association, in GN Docket No. 17-183;  </w:t>
      </w:r>
    </w:p>
    <w:p w:rsidR="00D45F45" w:rsidRPr="00D45F45" w:rsidRDefault="00D45F45" w:rsidP="00D45F45">
      <w:pPr>
        <w:pStyle w:val="EX"/>
      </w:pPr>
      <w:r w:rsidRPr="00D45F45">
        <w:t>[16]</w:t>
      </w:r>
      <w:r w:rsidRPr="00D45F45">
        <w:tab/>
      </w:r>
      <w:r w:rsidRPr="00D45F45">
        <w:rPr>
          <w:rFonts w:hint="eastAsia"/>
        </w:rPr>
        <w:t xml:space="preserve">Comments of </w:t>
      </w:r>
      <w:r w:rsidRPr="00D45F45">
        <w:t>CTIA, in GN Docket No. 17-183;</w:t>
      </w:r>
    </w:p>
    <w:p w:rsidR="00D45F45" w:rsidRPr="00D45F45" w:rsidRDefault="00D45F45" w:rsidP="00D45F45">
      <w:pPr>
        <w:pStyle w:val="EX"/>
      </w:pPr>
      <w:r w:rsidRPr="00D45F45">
        <w:t>[17]</w:t>
      </w:r>
      <w:r w:rsidRPr="00D45F45">
        <w:tab/>
        <w:t>Reply Comments of Cisco Systems, Inc., in GN Docket No. 17-183;</w:t>
      </w:r>
    </w:p>
    <w:p w:rsidR="00D45F45" w:rsidRPr="00D45F45" w:rsidRDefault="00D45F45" w:rsidP="00D45F45">
      <w:pPr>
        <w:pStyle w:val="EX"/>
      </w:pPr>
      <w:r w:rsidRPr="00D45F45">
        <w:t xml:space="preserve">[18] </w:t>
      </w:r>
      <w:r w:rsidRPr="00D45F45">
        <w:tab/>
        <w:t>Reply Comments of WI-FI Alliance, in GN Docket No. 17-183;</w:t>
      </w:r>
    </w:p>
    <w:p w:rsidR="00D45F45" w:rsidRDefault="00D45F45" w:rsidP="00D45F45">
      <w:pPr>
        <w:pStyle w:val="EX"/>
      </w:pPr>
      <w:r w:rsidRPr="00D45F45">
        <w:t>[19]</w:t>
      </w:r>
      <w:r w:rsidRPr="00D45F45">
        <w:tab/>
        <w:t>PART 15 - Radio Frequency Devices, Title 47 of electronic Code of Federal Regulations;</w:t>
      </w:r>
    </w:p>
    <w:p w:rsidR="00D10B20" w:rsidRPr="00081800" w:rsidRDefault="00D10B20" w:rsidP="00081800">
      <w:pPr>
        <w:pStyle w:val="EX"/>
      </w:pPr>
      <w:r w:rsidRPr="00081800">
        <w:lastRenderedPageBreak/>
        <w:t>[20]</w:t>
      </w:r>
      <w:r w:rsidRPr="00081800">
        <w:tab/>
        <w:t>The European Table of Frequency Allocations and applications in the frequency range 8.3 kHz and 3000 GHz (ECA Table), October 2017;</w:t>
      </w:r>
    </w:p>
    <w:p w:rsidR="00D10B20" w:rsidRPr="00081800" w:rsidRDefault="00D10B20" w:rsidP="00081800">
      <w:pPr>
        <w:pStyle w:val="EX"/>
      </w:pPr>
      <w:r w:rsidRPr="00081800">
        <w:t>[21]</w:t>
      </w:r>
      <w:r w:rsidRPr="00081800">
        <w:tab/>
        <w:t>RSCOM17-53rev1- Mandate to CEPT to study and identi</w:t>
      </w:r>
      <w:r w:rsidR="003F4239" w:rsidRPr="00081800">
        <w:t>f</w:t>
      </w:r>
      <w:r w:rsidRPr="00081800">
        <w:t xml:space="preserve">y harmonised compatibility and sharing conditions for wireless access systems including radio local area networks in the band 5925-6425 MHz for the provision of wireless broadband services. </w:t>
      </w:r>
    </w:p>
    <w:p w:rsidR="00D10B20" w:rsidRPr="00081800" w:rsidRDefault="00D10B20" w:rsidP="00081800">
      <w:pPr>
        <w:pStyle w:val="EX"/>
      </w:pPr>
      <w:r w:rsidRPr="00081800">
        <w:t>[22]</w:t>
      </w:r>
      <w:r w:rsidRPr="00081800">
        <w:tab/>
        <w:t>Draft ETSI TR 103 524 V0.0.10 (2018-01) - ERM System Reference document (SRdoc), “Wireless Access Systems including Radio Local Area Networks (WAS/RLANs) in the band 5 925 MHz to 6 725 MHz”;</w:t>
      </w:r>
    </w:p>
    <w:p w:rsidR="00D10B20" w:rsidRPr="00081800" w:rsidRDefault="00D10B20" w:rsidP="00081800">
      <w:pPr>
        <w:pStyle w:val="EX"/>
      </w:pPr>
      <w:r w:rsidRPr="00081800">
        <w:t>[23]</w:t>
      </w:r>
      <w:r w:rsidRPr="00081800">
        <w:tab/>
        <w:t>CEPT/ERC/REC 74-01: “Unwanted Emissions in the Spurious Domain”;</w:t>
      </w:r>
    </w:p>
    <w:p w:rsidR="00D10B20" w:rsidRDefault="00D10B20" w:rsidP="00081800">
      <w:pPr>
        <w:pStyle w:val="EX"/>
      </w:pPr>
      <w:r w:rsidRPr="00081800">
        <w:t>[24]</w:t>
      </w:r>
      <w:r w:rsidRPr="00081800">
        <w:tab/>
        <w:t>Draft ECC Report, “Compatibility studies related to Wireless Access Systems including Radio Local Area Networks (WAS/RLAN) in the frequency band 5 925 – 6 425 MHz”, December 2017.</w:t>
      </w:r>
    </w:p>
    <w:p w:rsidR="003F3244" w:rsidRDefault="003F3244" w:rsidP="003F3244">
      <w:pPr>
        <w:pStyle w:val="EX"/>
      </w:pPr>
      <w:r>
        <w:t>[25</w:t>
      </w:r>
      <w:r w:rsidRPr="00081800">
        <w:t>]</w:t>
      </w:r>
      <w:r w:rsidRPr="00081800">
        <w:tab/>
      </w:r>
      <w:r>
        <w:t>FCC Notice of Proposed Rulemaking. FCC 18-147. October 24, 2018</w:t>
      </w:r>
    </w:p>
    <w:p w:rsidR="007E2FEA" w:rsidRDefault="007E2FEA" w:rsidP="007E2FEA">
      <w:pPr>
        <w:pStyle w:val="EX"/>
      </w:pPr>
      <w:r>
        <w:t>[26</w:t>
      </w:r>
      <w:r w:rsidRPr="00081800">
        <w:t>]</w:t>
      </w:r>
      <w:r w:rsidRPr="00081800">
        <w:tab/>
      </w:r>
      <w:r w:rsidRPr="007E2FEA">
        <w:t>TR 103</w:t>
      </w:r>
      <w:r>
        <w:t> </w:t>
      </w:r>
      <w:r w:rsidR="00931171">
        <w:t>6</w:t>
      </w:r>
      <w:r w:rsidRPr="007E2FEA">
        <w:t>1</w:t>
      </w:r>
      <w:r w:rsidR="00931171">
        <w:t>2</w:t>
      </w:r>
      <w:r w:rsidRPr="007E2FEA">
        <w:t xml:space="preserve">, </w:t>
      </w:r>
      <w:r w:rsidR="00931171" w:rsidRPr="00931171">
        <w:rPr>
          <w:color w:val="708090"/>
        </w:rPr>
        <w:t>MFCN in the band 6425-7125 MH</w:t>
      </w:r>
      <w:r w:rsidR="00931171" w:rsidRPr="00221142">
        <w:rPr>
          <w:color w:val="708090"/>
        </w:rPr>
        <w:t>z</w:t>
      </w:r>
    </w:p>
    <w:p w:rsidR="007E2FEA" w:rsidRDefault="007E2FEA" w:rsidP="007E2FEA">
      <w:pPr>
        <w:pStyle w:val="EX"/>
      </w:pPr>
      <w:r>
        <w:t>[27</w:t>
      </w:r>
      <w:r w:rsidRPr="00081800">
        <w:t>]</w:t>
      </w:r>
      <w:r w:rsidRPr="00081800">
        <w:tab/>
      </w:r>
      <w:r w:rsidR="00931171" w:rsidRPr="007E2FEA">
        <w:t>TR 103</w:t>
      </w:r>
      <w:r w:rsidR="00931171">
        <w:t> </w:t>
      </w:r>
      <w:r w:rsidR="00931171" w:rsidRPr="007E2FEA">
        <w:t>631, Characteristics of WAS/RLANs in 6 725 to 7 125 MHz</w:t>
      </w:r>
    </w:p>
    <w:p w:rsidR="00374800" w:rsidRDefault="00374800" w:rsidP="00374800">
      <w:pPr>
        <w:pStyle w:val="EX"/>
      </w:pPr>
      <w:r>
        <w:t>[28]</w:t>
      </w:r>
      <w:r>
        <w:tab/>
        <w:t>ECC Report 302, “Sharing and compatibility studies related to Wireless Access Systems including Radio Local Area Networks (WAS/RLAN) in the frequency band 5925-6425 MHz”</w:t>
      </w:r>
    </w:p>
    <w:p w:rsidR="00374800" w:rsidRDefault="00374800" w:rsidP="00374800">
      <w:pPr>
        <w:pStyle w:val="EX"/>
      </w:pPr>
      <w:r>
        <w:t>[29]</w:t>
      </w:r>
      <w:r>
        <w:tab/>
      </w:r>
      <w:bookmarkStart w:id="12" w:name="_Ref10148328"/>
      <w:r w:rsidRPr="00551200">
        <w:t>CCSA-TC5-WG8-2019-003 Project Proposal on the feasibility study of IMT system using 5925-7125MHz frequency band</w:t>
      </w:r>
      <w:r>
        <w:t xml:space="preserve">, </w:t>
      </w:r>
      <w:hyperlink r:id="rId11" w:history="1">
        <w:r w:rsidR="00285B9C" w:rsidRPr="00EE2F72">
          <w:rPr>
            <w:rStyle w:val="Hyperlink"/>
          </w:rPr>
          <w:t>http://www.ccsa.org.cn/tc/meeting.php?meeting_id=6243#</w:t>
        </w:r>
      </w:hyperlink>
      <w:bookmarkEnd w:id="12"/>
    </w:p>
    <w:p w:rsidR="00285B9C" w:rsidRDefault="00285B9C" w:rsidP="00285B9C">
      <w:pPr>
        <w:pStyle w:val="EX"/>
      </w:pPr>
      <w:r>
        <w:t>[30]</w:t>
      </w:r>
      <w:r>
        <w:tab/>
        <w:t xml:space="preserve">World Radiocommunication Conference 2019 (WRC-19) Provisional Final Acts, ITU-R </w:t>
      </w:r>
      <w:hyperlink r:id="rId12" w:history="1">
        <w:r w:rsidRPr="00C47E16">
          <w:rPr>
            <w:rStyle w:val="Hyperlink"/>
          </w:rPr>
          <w:t>https://www.itu.int/dms_pub/itu-r/opb/act/R-ACT-WRC.13-2019-PDF-E.pdf</w:t>
        </w:r>
      </w:hyperlink>
    </w:p>
    <w:p w:rsidR="00285B9C" w:rsidRDefault="0077418B" w:rsidP="0077418B">
      <w:pPr>
        <w:pStyle w:val="EX"/>
        <w:ind w:left="0" w:firstLine="284"/>
      </w:pPr>
      <w:ins w:id="13" w:author="D. Everaere" w:date="2020-07-01T11:17:00Z">
        <w:r>
          <w:t>[31]</w:t>
        </w:r>
        <w:r>
          <w:tab/>
        </w:r>
        <w:r>
          <w:tab/>
        </w:r>
        <w:r>
          <w:tab/>
        </w:r>
        <w:r>
          <w:tab/>
        </w:r>
        <w:r w:rsidRPr="00920A73">
          <w:rPr>
            <w:rFonts w:ascii="Arial" w:hAnsi="Arial"/>
            <w:lang w:eastAsia="zh-CN"/>
          </w:rPr>
          <w:t>R</w:t>
        </w:r>
        <w:r>
          <w:t>eport and order and further notice of proposed rulemaking</w:t>
        </w:r>
        <w:r w:rsidRPr="00920A73">
          <w:rPr>
            <w:rFonts w:ascii="Arial" w:hAnsi="Arial"/>
            <w:lang w:eastAsia="zh-CN"/>
          </w:rPr>
          <w:t>, FCC 20-51</w:t>
        </w:r>
      </w:ins>
    </w:p>
    <w:p w:rsidR="003F3244" w:rsidRPr="00081800" w:rsidRDefault="003F3244" w:rsidP="00081800">
      <w:pPr>
        <w:pStyle w:val="EX"/>
      </w:pPr>
    </w:p>
    <w:p w:rsidR="00F04197" w:rsidRDefault="00F04197" w:rsidP="00081800">
      <w:pPr>
        <w:pStyle w:val="EX"/>
        <w:ind w:left="0" w:firstLine="0"/>
      </w:pPr>
    </w:p>
    <w:p w:rsidR="00E8629F" w:rsidRPr="00235394" w:rsidRDefault="00E8629F" w:rsidP="00055158">
      <w:pPr>
        <w:pStyle w:val="Heading1"/>
      </w:pPr>
      <w:bookmarkStart w:id="14" w:name="_Toc509398919"/>
      <w:r w:rsidRPr="00235394">
        <w:t>3</w:t>
      </w:r>
      <w:r w:rsidRPr="00235394">
        <w:tab/>
      </w:r>
      <w:r w:rsidR="00367724" w:rsidRPr="00235394">
        <w:t>Definitions, symbols and abbreviations</w:t>
      </w:r>
      <w:bookmarkEnd w:id="14"/>
    </w:p>
    <w:p w:rsidR="00E8629F" w:rsidRPr="00235394" w:rsidRDefault="00E8629F">
      <w:pPr>
        <w:pStyle w:val="Heading2"/>
      </w:pPr>
      <w:bookmarkStart w:id="15" w:name="_Toc509398920"/>
      <w:r w:rsidRPr="00235394">
        <w:t>3.1</w:t>
      </w:r>
      <w:r w:rsidRPr="00235394">
        <w:tab/>
        <w:t>Definitions</w:t>
      </w:r>
      <w:bookmarkEnd w:id="15"/>
    </w:p>
    <w:p w:rsidR="00E8629F" w:rsidRPr="00235394" w:rsidRDefault="00E8629F">
      <w:r w:rsidRPr="00235394">
        <w:t xml:space="preserve">For the purposes of the present document, the terms and definitions given in </w:t>
      </w:r>
      <w:bookmarkStart w:id="16" w:name="OLE_LINK1"/>
      <w:bookmarkStart w:id="17" w:name="OLE_LINK2"/>
      <w:bookmarkStart w:id="18" w:name="OLE_LINK3"/>
      <w:bookmarkStart w:id="19" w:name="OLE_LINK4"/>
      <w:bookmarkStart w:id="20" w:name="OLE_LINK5"/>
      <w:r w:rsidR="00212373">
        <w:t xml:space="preserve">3GPP </w:t>
      </w:r>
      <w:bookmarkEnd w:id="16"/>
      <w:bookmarkEnd w:id="17"/>
      <w:bookmarkEnd w:id="18"/>
      <w:bookmarkEnd w:id="19"/>
      <w:bookmarkEnd w:id="20"/>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Guidance"/>
      </w:pPr>
      <w:r w:rsidRPr="00235394">
        <w:t>Definition format (</w:t>
      </w:r>
      <w:smartTag w:uri="urn:schemas-microsoft-com:office:smarttags" w:element="City">
        <w:smartTag w:uri="urn:schemas-microsoft-com:office:smarttags" w:element="place">
          <w:r w:rsidRPr="00235394">
            <w:t>Normal</w:t>
          </w:r>
        </w:smartTag>
      </w:smartTag>
      <w:r w:rsidRPr="00235394">
        <w:t>)</w:t>
      </w:r>
    </w:p>
    <w:p w:rsidR="00E8629F" w:rsidRPr="00235394" w:rsidRDefault="00E8629F">
      <w:pPr>
        <w:pStyle w:val="Guidance"/>
      </w:pPr>
      <w:r w:rsidRPr="00235394">
        <w:rPr>
          <w:b/>
        </w:rPr>
        <w:t>&lt;defined term&gt;:</w:t>
      </w:r>
      <w:r w:rsidRPr="00235394">
        <w:t xml:space="preserve"> &lt;definition&gt;.</w:t>
      </w:r>
    </w:p>
    <w:p w:rsidR="00E8629F" w:rsidRPr="00235394" w:rsidRDefault="00E8629F">
      <w:pPr>
        <w:pStyle w:val="Heading2"/>
      </w:pPr>
      <w:bookmarkStart w:id="21" w:name="_Toc509398921"/>
      <w:r w:rsidRPr="00235394">
        <w:t>3.2</w:t>
      </w:r>
      <w:r w:rsidRPr="00235394">
        <w:tab/>
        <w:t>Symbols</w:t>
      </w:r>
      <w:bookmarkEnd w:id="21"/>
    </w:p>
    <w:p w:rsidR="00E8629F" w:rsidRPr="00235394" w:rsidRDefault="00E8629F">
      <w:pPr>
        <w:keepNext/>
      </w:pPr>
      <w:r w:rsidRPr="00235394">
        <w:t>For the purposes of the present document, the following symbols apply:</w:t>
      </w:r>
    </w:p>
    <w:p w:rsidR="00E8629F" w:rsidRPr="00235394" w:rsidRDefault="00E8629F">
      <w:pPr>
        <w:pStyle w:val="Guidance"/>
      </w:pPr>
      <w:r w:rsidRPr="00235394">
        <w:t>Symbol format (EW)</w:t>
      </w:r>
    </w:p>
    <w:p w:rsidR="00E8629F" w:rsidRPr="00235394" w:rsidRDefault="00E8629F">
      <w:pPr>
        <w:pStyle w:val="EW"/>
      </w:pPr>
      <w:r w:rsidRPr="00235394">
        <w:t>&lt;symbol&gt;</w:t>
      </w:r>
      <w:r w:rsidRPr="00235394">
        <w:tab/>
        <w:t>&lt;Explanation&gt;</w:t>
      </w:r>
    </w:p>
    <w:p w:rsidR="00E8629F" w:rsidRPr="00235394" w:rsidRDefault="00E8629F">
      <w:pPr>
        <w:pStyle w:val="EW"/>
      </w:pPr>
    </w:p>
    <w:p w:rsidR="00E8629F" w:rsidRPr="00235394" w:rsidRDefault="00E8629F">
      <w:pPr>
        <w:pStyle w:val="Heading2"/>
      </w:pPr>
      <w:bookmarkStart w:id="22" w:name="_Toc509398922"/>
      <w:r w:rsidRPr="00235394">
        <w:lastRenderedPageBreak/>
        <w:t>3.3</w:t>
      </w:r>
      <w:r w:rsidRPr="00235394">
        <w:tab/>
        <w:t>Abbreviations</w:t>
      </w:r>
      <w:bookmarkEnd w:id="22"/>
    </w:p>
    <w:p w:rsidR="00E8629F"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FB4E36" w:rsidRPr="00981A0D" w:rsidRDefault="00FB4E36" w:rsidP="00981A0D">
      <w:pPr>
        <w:pStyle w:val="EW"/>
        <w:overflowPunct w:val="0"/>
        <w:autoSpaceDE w:val="0"/>
        <w:autoSpaceDN w:val="0"/>
        <w:adjustRightInd w:val="0"/>
        <w:textAlignment w:val="baseline"/>
      </w:pPr>
      <w:r w:rsidRPr="00981A0D">
        <w:t>BAS</w:t>
      </w:r>
      <w:r w:rsidRPr="00981A0D">
        <w:tab/>
      </w:r>
      <w:r w:rsidRPr="00981A0D">
        <w:tab/>
        <w:t>Broadcast Auxiliary Service</w:t>
      </w:r>
    </w:p>
    <w:p w:rsidR="00FB4E36" w:rsidRDefault="00FB4E36" w:rsidP="00981A0D">
      <w:pPr>
        <w:pStyle w:val="EW"/>
        <w:overflowPunct w:val="0"/>
        <w:autoSpaceDE w:val="0"/>
        <w:autoSpaceDN w:val="0"/>
        <w:adjustRightInd w:val="0"/>
        <w:textAlignment w:val="baseline"/>
      </w:pPr>
      <w:r w:rsidRPr="00981A0D">
        <w:t>CARS</w:t>
      </w:r>
      <w:r w:rsidRPr="00981A0D">
        <w:tab/>
      </w:r>
      <w:r w:rsidRPr="00981A0D">
        <w:tab/>
        <w:t>Cable Television Relay Service</w:t>
      </w:r>
    </w:p>
    <w:p w:rsidR="00374800" w:rsidRPr="00981A0D" w:rsidRDefault="00374800" w:rsidP="00374800">
      <w:pPr>
        <w:pStyle w:val="EW"/>
        <w:overflowPunct w:val="0"/>
        <w:autoSpaceDE w:val="0"/>
        <w:autoSpaceDN w:val="0"/>
        <w:adjustRightInd w:val="0"/>
        <w:textAlignment w:val="baseline"/>
      </w:pPr>
      <w:r>
        <w:t>CBTC</w:t>
      </w:r>
      <w:r>
        <w:tab/>
      </w:r>
      <w:r w:rsidRPr="00716D73">
        <w:t>Communication-based Train Control systems</w:t>
      </w:r>
    </w:p>
    <w:p w:rsidR="00FB4E36" w:rsidRPr="00981A0D" w:rsidRDefault="00FB4E36" w:rsidP="00981A0D">
      <w:pPr>
        <w:pStyle w:val="EW"/>
        <w:overflowPunct w:val="0"/>
        <w:autoSpaceDE w:val="0"/>
        <w:autoSpaceDN w:val="0"/>
        <w:adjustRightInd w:val="0"/>
        <w:textAlignment w:val="baseline"/>
      </w:pPr>
      <w:r w:rsidRPr="00981A0D">
        <w:t>CEPT</w:t>
      </w:r>
      <w:r w:rsidRPr="00981A0D">
        <w:tab/>
      </w:r>
      <w:r w:rsidRPr="00981A0D">
        <w:tab/>
        <w:t xml:space="preserve">European Conference of Postal and Telecommunications </w:t>
      </w:r>
    </w:p>
    <w:p w:rsidR="00FB4E36" w:rsidRPr="00981A0D" w:rsidRDefault="00FB4E36" w:rsidP="00981A0D">
      <w:pPr>
        <w:pStyle w:val="EW"/>
        <w:overflowPunct w:val="0"/>
        <w:autoSpaceDE w:val="0"/>
        <w:autoSpaceDN w:val="0"/>
        <w:adjustRightInd w:val="0"/>
        <w:textAlignment w:val="baseline"/>
      </w:pPr>
      <w:r w:rsidRPr="00981A0D">
        <w:t>DA2GC</w:t>
      </w:r>
      <w:r w:rsidRPr="00981A0D">
        <w:tab/>
        <w:t>Direct Air-to-Ground Communications</w:t>
      </w:r>
    </w:p>
    <w:p w:rsidR="00FB4E36" w:rsidRPr="00981A0D" w:rsidRDefault="00FB4E36" w:rsidP="00981A0D">
      <w:pPr>
        <w:pStyle w:val="EW"/>
        <w:overflowPunct w:val="0"/>
        <w:autoSpaceDE w:val="0"/>
        <w:autoSpaceDN w:val="0"/>
        <w:adjustRightInd w:val="0"/>
        <w:textAlignment w:val="baseline"/>
      </w:pPr>
      <w:r w:rsidRPr="00981A0D">
        <w:t>EC</w:t>
      </w:r>
      <w:r w:rsidRPr="00981A0D">
        <w:tab/>
      </w:r>
      <w:r w:rsidRPr="00981A0D">
        <w:tab/>
        <w:t>European Commission</w:t>
      </w:r>
    </w:p>
    <w:p w:rsidR="00FB4E36" w:rsidRPr="00981A0D" w:rsidRDefault="00FB4E36" w:rsidP="00981A0D">
      <w:pPr>
        <w:pStyle w:val="EW"/>
        <w:overflowPunct w:val="0"/>
        <w:autoSpaceDE w:val="0"/>
        <w:autoSpaceDN w:val="0"/>
        <w:adjustRightInd w:val="0"/>
        <w:textAlignment w:val="baseline"/>
      </w:pPr>
      <w:r w:rsidRPr="00981A0D">
        <w:t>ECC</w:t>
      </w:r>
      <w:r w:rsidRPr="00981A0D">
        <w:tab/>
      </w:r>
      <w:r w:rsidRPr="00981A0D">
        <w:tab/>
        <w:t>European Electronic Communications Committee</w:t>
      </w:r>
    </w:p>
    <w:p w:rsidR="00FB4E36" w:rsidRPr="00981A0D" w:rsidRDefault="00FB4E36" w:rsidP="00981A0D">
      <w:pPr>
        <w:pStyle w:val="EW"/>
        <w:overflowPunct w:val="0"/>
        <w:autoSpaceDE w:val="0"/>
        <w:autoSpaceDN w:val="0"/>
        <w:adjustRightInd w:val="0"/>
        <w:textAlignment w:val="baseline"/>
      </w:pPr>
      <w:r w:rsidRPr="00981A0D">
        <w:t>EESS</w:t>
      </w:r>
      <w:r w:rsidRPr="00981A0D">
        <w:tab/>
      </w:r>
      <w:r w:rsidRPr="00981A0D">
        <w:tab/>
        <w:t>Earth Exploration-Satellite Service</w:t>
      </w:r>
    </w:p>
    <w:p w:rsidR="00FB4E36" w:rsidRPr="00981A0D" w:rsidRDefault="00FB4E36" w:rsidP="00981A0D">
      <w:pPr>
        <w:pStyle w:val="EW"/>
        <w:overflowPunct w:val="0"/>
        <w:autoSpaceDE w:val="0"/>
        <w:autoSpaceDN w:val="0"/>
        <w:adjustRightInd w:val="0"/>
        <w:textAlignment w:val="baseline"/>
      </w:pPr>
      <w:r w:rsidRPr="00981A0D">
        <w:t>eLAA</w:t>
      </w:r>
      <w:r w:rsidRPr="00981A0D">
        <w:tab/>
      </w:r>
      <w:r w:rsidRPr="00981A0D">
        <w:tab/>
        <w:t>enhanced LAA</w:t>
      </w:r>
    </w:p>
    <w:p w:rsidR="00FB4E36" w:rsidRPr="00981A0D" w:rsidRDefault="00FB4E36" w:rsidP="00981A0D">
      <w:pPr>
        <w:pStyle w:val="EW"/>
        <w:overflowPunct w:val="0"/>
        <w:autoSpaceDE w:val="0"/>
        <w:autoSpaceDN w:val="0"/>
        <w:adjustRightInd w:val="0"/>
        <w:textAlignment w:val="baseline"/>
      </w:pPr>
      <w:r w:rsidRPr="00981A0D">
        <w:t>ERC</w:t>
      </w:r>
      <w:r w:rsidRPr="00981A0D">
        <w:tab/>
      </w:r>
      <w:r w:rsidRPr="00981A0D">
        <w:tab/>
        <w:t>European Radio-communication Commitee</w:t>
      </w:r>
    </w:p>
    <w:p w:rsidR="00FB4E36" w:rsidRPr="00981A0D" w:rsidRDefault="00FB4E36" w:rsidP="00981A0D">
      <w:pPr>
        <w:pStyle w:val="EW"/>
        <w:overflowPunct w:val="0"/>
        <w:autoSpaceDE w:val="0"/>
        <w:autoSpaceDN w:val="0"/>
        <w:adjustRightInd w:val="0"/>
        <w:textAlignment w:val="baseline"/>
      </w:pPr>
      <w:r w:rsidRPr="00981A0D">
        <w:t>ESV</w:t>
      </w:r>
      <w:r w:rsidRPr="00981A0D">
        <w:tab/>
      </w:r>
      <w:r w:rsidRPr="00981A0D">
        <w:tab/>
        <w:t>Earth Stations on Vessel</w:t>
      </w:r>
    </w:p>
    <w:p w:rsidR="00FB4E36" w:rsidRDefault="00FB4E36" w:rsidP="00981A0D">
      <w:pPr>
        <w:pStyle w:val="EW"/>
        <w:overflowPunct w:val="0"/>
        <w:autoSpaceDE w:val="0"/>
        <w:autoSpaceDN w:val="0"/>
        <w:adjustRightInd w:val="0"/>
        <w:textAlignment w:val="baseline"/>
      </w:pPr>
      <w:r w:rsidRPr="00981A0D">
        <w:t>FCC</w:t>
      </w:r>
      <w:r w:rsidRPr="00981A0D">
        <w:tab/>
      </w:r>
      <w:r w:rsidRPr="00981A0D">
        <w:tab/>
        <w:t>Federal Communication Commission</w:t>
      </w:r>
    </w:p>
    <w:p w:rsidR="00374800" w:rsidRPr="00981A0D" w:rsidRDefault="00374800" w:rsidP="00981A0D">
      <w:pPr>
        <w:pStyle w:val="EW"/>
        <w:overflowPunct w:val="0"/>
        <w:autoSpaceDE w:val="0"/>
        <w:autoSpaceDN w:val="0"/>
        <w:adjustRightInd w:val="0"/>
        <w:textAlignment w:val="baseline"/>
      </w:pPr>
      <w:r>
        <w:t>FDP</w:t>
      </w:r>
      <w:r>
        <w:tab/>
        <w:t>Fractional Degradation in Performance</w:t>
      </w:r>
    </w:p>
    <w:p w:rsidR="00FB4E36" w:rsidRPr="00981A0D" w:rsidRDefault="00FB4E36" w:rsidP="00981A0D">
      <w:pPr>
        <w:pStyle w:val="EW"/>
        <w:overflowPunct w:val="0"/>
        <w:autoSpaceDE w:val="0"/>
        <w:autoSpaceDN w:val="0"/>
        <w:adjustRightInd w:val="0"/>
        <w:textAlignment w:val="baseline"/>
      </w:pPr>
      <w:r w:rsidRPr="00981A0D">
        <w:t>FM</w:t>
      </w:r>
      <w:r w:rsidRPr="00981A0D">
        <w:tab/>
      </w:r>
      <w:r w:rsidRPr="00981A0D">
        <w:tab/>
        <w:t>Frequency Management – ECC Working Group</w:t>
      </w:r>
    </w:p>
    <w:p w:rsidR="00FB4E36" w:rsidRPr="00981A0D" w:rsidRDefault="00FB4E36" w:rsidP="00981A0D">
      <w:pPr>
        <w:pStyle w:val="EW"/>
        <w:overflowPunct w:val="0"/>
        <w:autoSpaceDE w:val="0"/>
        <w:autoSpaceDN w:val="0"/>
        <w:adjustRightInd w:val="0"/>
        <w:textAlignment w:val="baseline"/>
      </w:pPr>
      <w:r w:rsidRPr="00981A0D">
        <w:t>FS</w:t>
      </w:r>
      <w:r w:rsidRPr="00981A0D">
        <w:tab/>
      </w:r>
      <w:r w:rsidRPr="00981A0D">
        <w:tab/>
        <w:t>Fixed Service</w:t>
      </w:r>
    </w:p>
    <w:p w:rsidR="00FB4E36" w:rsidRPr="00981A0D" w:rsidRDefault="00FB4E36" w:rsidP="00981A0D">
      <w:pPr>
        <w:pStyle w:val="EW"/>
        <w:overflowPunct w:val="0"/>
        <w:autoSpaceDE w:val="0"/>
        <w:autoSpaceDN w:val="0"/>
        <w:adjustRightInd w:val="0"/>
        <w:textAlignment w:val="baseline"/>
      </w:pPr>
      <w:r w:rsidRPr="00981A0D">
        <w:t>FSS</w:t>
      </w:r>
      <w:r w:rsidRPr="00981A0D">
        <w:tab/>
      </w:r>
      <w:r w:rsidRPr="00981A0D">
        <w:tab/>
        <w:t>Fixed Satellite Service</w:t>
      </w:r>
    </w:p>
    <w:p w:rsidR="00FB4E36" w:rsidRPr="00981A0D" w:rsidRDefault="00FB4E36" w:rsidP="00981A0D">
      <w:pPr>
        <w:pStyle w:val="EW"/>
        <w:overflowPunct w:val="0"/>
        <w:autoSpaceDE w:val="0"/>
        <w:autoSpaceDN w:val="0"/>
        <w:adjustRightInd w:val="0"/>
        <w:textAlignment w:val="baseline"/>
      </w:pPr>
      <w:r w:rsidRPr="00981A0D">
        <w:t>IMT</w:t>
      </w:r>
      <w:r w:rsidRPr="00981A0D">
        <w:tab/>
      </w:r>
      <w:r w:rsidRPr="00981A0D">
        <w:tab/>
        <w:t>International Mobile Telecommunications</w:t>
      </w:r>
    </w:p>
    <w:p w:rsidR="00FB4E36" w:rsidRPr="00981A0D" w:rsidRDefault="00FB4E36" w:rsidP="00981A0D">
      <w:pPr>
        <w:pStyle w:val="EW"/>
        <w:overflowPunct w:val="0"/>
        <w:autoSpaceDE w:val="0"/>
        <w:autoSpaceDN w:val="0"/>
        <w:adjustRightInd w:val="0"/>
        <w:textAlignment w:val="baseline"/>
      </w:pPr>
      <w:r w:rsidRPr="00981A0D">
        <w:t>ITS</w:t>
      </w:r>
      <w:r w:rsidRPr="00981A0D">
        <w:tab/>
      </w:r>
      <w:r w:rsidRPr="00981A0D">
        <w:tab/>
        <w:t>Intelligent Transport System</w:t>
      </w:r>
    </w:p>
    <w:p w:rsidR="00FB4E36" w:rsidRPr="00981A0D" w:rsidRDefault="00FB4E36" w:rsidP="00981A0D">
      <w:pPr>
        <w:pStyle w:val="EW"/>
        <w:overflowPunct w:val="0"/>
        <w:autoSpaceDE w:val="0"/>
        <w:autoSpaceDN w:val="0"/>
        <w:adjustRightInd w:val="0"/>
        <w:textAlignment w:val="baseline"/>
      </w:pPr>
      <w:r w:rsidRPr="00981A0D">
        <w:t>LAA</w:t>
      </w:r>
      <w:r w:rsidRPr="00981A0D">
        <w:tab/>
      </w:r>
      <w:r w:rsidRPr="00981A0D">
        <w:tab/>
        <w:t>Licensed Assi</w:t>
      </w:r>
      <w:r w:rsidR="00981A0D">
        <w:t>s</w:t>
      </w:r>
      <w:r w:rsidRPr="00981A0D">
        <w:t>ted Access</w:t>
      </w:r>
    </w:p>
    <w:p w:rsidR="00FB4E36" w:rsidRPr="00981A0D" w:rsidRDefault="00FB4E36" w:rsidP="00981A0D">
      <w:pPr>
        <w:pStyle w:val="EW"/>
        <w:overflowPunct w:val="0"/>
        <w:autoSpaceDE w:val="0"/>
        <w:autoSpaceDN w:val="0"/>
        <w:adjustRightInd w:val="0"/>
        <w:textAlignment w:val="baseline"/>
      </w:pPr>
      <w:r w:rsidRPr="00981A0D">
        <w:t>LPR</w:t>
      </w:r>
      <w:r w:rsidRPr="00981A0D">
        <w:tab/>
      </w:r>
      <w:r w:rsidRPr="00981A0D">
        <w:tab/>
        <w:t>Level Probing Radar</w:t>
      </w:r>
    </w:p>
    <w:p w:rsidR="00FB4E36" w:rsidRPr="00981A0D" w:rsidRDefault="00FB4E36" w:rsidP="00981A0D">
      <w:pPr>
        <w:pStyle w:val="EW"/>
        <w:overflowPunct w:val="0"/>
        <w:autoSpaceDE w:val="0"/>
        <w:autoSpaceDN w:val="0"/>
        <w:adjustRightInd w:val="0"/>
        <w:textAlignment w:val="baseline"/>
      </w:pPr>
      <w:r w:rsidRPr="00981A0D">
        <w:t xml:space="preserve">LTTS </w:t>
      </w:r>
      <w:r w:rsidRPr="00981A0D">
        <w:tab/>
      </w:r>
      <w:r w:rsidRPr="00981A0D">
        <w:tab/>
        <w:t>Local TV Transmission Service</w:t>
      </w:r>
    </w:p>
    <w:p w:rsidR="00FB4E36" w:rsidRDefault="00FB4E36" w:rsidP="00981A0D">
      <w:pPr>
        <w:pStyle w:val="EW"/>
        <w:overflowPunct w:val="0"/>
        <w:autoSpaceDE w:val="0"/>
        <w:autoSpaceDN w:val="0"/>
        <w:adjustRightInd w:val="0"/>
        <w:textAlignment w:val="baseline"/>
      </w:pPr>
      <w:r w:rsidRPr="00981A0D">
        <w:t>MBR</w:t>
      </w:r>
      <w:r w:rsidRPr="00981A0D">
        <w:tab/>
      </w:r>
      <w:r w:rsidRPr="00981A0D">
        <w:tab/>
        <w:t>Maritime Broadband Radio Links</w:t>
      </w:r>
    </w:p>
    <w:p w:rsidR="00374800" w:rsidRPr="00981A0D" w:rsidRDefault="00374800" w:rsidP="00981A0D">
      <w:pPr>
        <w:pStyle w:val="EW"/>
        <w:overflowPunct w:val="0"/>
        <w:autoSpaceDE w:val="0"/>
        <w:autoSpaceDN w:val="0"/>
        <w:adjustRightInd w:val="0"/>
        <w:textAlignment w:val="baseline"/>
      </w:pPr>
      <w:r>
        <w:t>MCL</w:t>
      </w:r>
      <w:r>
        <w:tab/>
        <w:t>Maximum Coupling Loss</w:t>
      </w:r>
    </w:p>
    <w:p w:rsidR="00FB4E36" w:rsidRPr="00981A0D" w:rsidRDefault="00FB4E36" w:rsidP="00981A0D">
      <w:pPr>
        <w:pStyle w:val="EW"/>
        <w:overflowPunct w:val="0"/>
        <w:autoSpaceDE w:val="0"/>
        <w:autoSpaceDN w:val="0"/>
        <w:adjustRightInd w:val="0"/>
        <w:textAlignment w:val="baseline"/>
      </w:pPr>
      <w:r w:rsidRPr="00981A0D">
        <w:t>NOI</w:t>
      </w:r>
      <w:r w:rsidRPr="00981A0D">
        <w:tab/>
      </w:r>
      <w:r w:rsidRPr="00981A0D">
        <w:tab/>
        <w:t>Notice of Inquiry</w:t>
      </w:r>
    </w:p>
    <w:p w:rsidR="00FB4E36" w:rsidRPr="00981A0D" w:rsidRDefault="00FB4E36" w:rsidP="00981A0D">
      <w:pPr>
        <w:pStyle w:val="EW"/>
        <w:overflowPunct w:val="0"/>
        <w:autoSpaceDE w:val="0"/>
        <w:autoSpaceDN w:val="0"/>
        <w:adjustRightInd w:val="0"/>
        <w:textAlignment w:val="baseline"/>
      </w:pPr>
      <w:r w:rsidRPr="00981A0D">
        <w:t>NPRM</w:t>
      </w:r>
      <w:r w:rsidRPr="00981A0D">
        <w:tab/>
      </w:r>
      <w:r w:rsidRPr="00981A0D">
        <w:tab/>
        <w:t>Notice of Proposed Rule Making</w:t>
      </w:r>
    </w:p>
    <w:p w:rsidR="00FB4E36" w:rsidRPr="00981A0D" w:rsidRDefault="00FB4E36" w:rsidP="00981A0D">
      <w:pPr>
        <w:pStyle w:val="EW"/>
        <w:overflowPunct w:val="0"/>
        <w:autoSpaceDE w:val="0"/>
        <w:autoSpaceDN w:val="0"/>
        <w:adjustRightInd w:val="0"/>
        <w:textAlignment w:val="baseline"/>
      </w:pPr>
      <w:r w:rsidRPr="00981A0D">
        <w:t>NR</w:t>
      </w:r>
      <w:r w:rsidRPr="00981A0D">
        <w:tab/>
      </w:r>
      <w:r w:rsidRPr="00981A0D">
        <w:tab/>
        <w:t>New Radio</w:t>
      </w:r>
    </w:p>
    <w:p w:rsidR="00FB4E36" w:rsidRPr="00981A0D" w:rsidRDefault="00FB4E36" w:rsidP="00981A0D">
      <w:pPr>
        <w:pStyle w:val="EW"/>
        <w:overflowPunct w:val="0"/>
        <w:autoSpaceDE w:val="0"/>
        <w:autoSpaceDN w:val="0"/>
        <w:adjustRightInd w:val="0"/>
        <w:textAlignment w:val="baseline"/>
      </w:pPr>
      <w:r w:rsidRPr="00981A0D">
        <w:t>NR-U</w:t>
      </w:r>
      <w:r w:rsidRPr="00981A0D">
        <w:tab/>
      </w:r>
      <w:r w:rsidRPr="00981A0D">
        <w:tab/>
        <w:t>NR Unlicensed</w:t>
      </w:r>
    </w:p>
    <w:p w:rsidR="00FB4E36" w:rsidRPr="00981A0D" w:rsidRDefault="00FB4E36" w:rsidP="00981A0D">
      <w:pPr>
        <w:pStyle w:val="EW"/>
        <w:overflowPunct w:val="0"/>
        <w:autoSpaceDE w:val="0"/>
        <w:autoSpaceDN w:val="0"/>
        <w:adjustRightInd w:val="0"/>
        <w:textAlignment w:val="baseline"/>
      </w:pPr>
      <w:r w:rsidRPr="00981A0D">
        <w:t>PMSE</w:t>
      </w:r>
      <w:r w:rsidRPr="00981A0D">
        <w:tab/>
      </w:r>
      <w:r w:rsidRPr="00981A0D">
        <w:tab/>
        <w:t>Programme-Making and Special Events</w:t>
      </w:r>
    </w:p>
    <w:p w:rsidR="00FB4E36" w:rsidRPr="00981A0D" w:rsidRDefault="00FB4E36" w:rsidP="00981A0D">
      <w:pPr>
        <w:pStyle w:val="EW"/>
        <w:overflowPunct w:val="0"/>
        <w:autoSpaceDE w:val="0"/>
        <w:autoSpaceDN w:val="0"/>
        <w:adjustRightInd w:val="0"/>
        <w:textAlignment w:val="baseline"/>
      </w:pPr>
      <w:r w:rsidRPr="00981A0D">
        <w:t>RLAN</w:t>
      </w:r>
      <w:r w:rsidRPr="00981A0D">
        <w:tab/>
      </w:r>
      <w:r w:rsidRPr="00981A0D">
        <w:tab/>
        <w:t>Radio Local Area Network</w:t>
      </w:r>
    </w:p>
    <w:p w:rsidR="00FB4E36" w:rsidRPr="00981A0D" w:rsidRDefault="00FB4E36" w:rsidP="00981A0D">
      <w:pPr>
        <w:pStyle w:val="EW"/>
        <w:overflowPunct w:val="0"/>
        <w:autoSpaceDE w:val="0"/>
        <w:autoSpaceDN w:val="0"/>
        <w:adjustRightInd w:val="0"/>
        <w:textAlignment w:val="baseline"/>
      </w:pPr>
      <w:r w:rsidRPr="00981A0D">
        <w:t>RR</w:t>
      </w:r>
      <w:r w:rsidRPr="00981A0D">
        <w:tab/>
      </w:r>
      <w:r w:rsidRPr="00981A0D">
        <w:tab/>
        <w:t>Radio Regulation</w:t>
      </w:r>
    </w:p>
    <w:p w:rsidR="00FB4E36" w:rsidRPr="00981A0D" w:rsidRDefault="00FB4E36" w:rsidP="00981A0D">
      <w:pPr>
        <w:pStyle w:val="EW"/>
        <w:overflowPunct w:val="0"/>
        <w:autoSpaceDE w:val="0"/>
        <w:autoSpaceDN w:val="0"/>
        <w:adjustRightInd w:val="0"/>
        <w:textAlignment w:val="baseline"/>
      </w:pPr>
      <w:r w:rsidRPr="00981A0D">
        <w:t>SDARS</w:t>
      </w:r>
      <w:r w:rsidRPr="00981A0D">
        <w:tab/>
        <w:t>Sirius Satellite Radio Service</w:t>
      </w:r>
    </w:p>
    <w:p w:rsidR="00FB4E36" w:rsidRPr="00981A0D" w:rsidRDefault="00FB4E36" w:rsidP="00981A0D">
      <w:pPr>
        <w:pStyle w:val="EW"/>
        <w:overflowPunct w:val="0"/>
        <w:autoSpaceDE w:val="0"/>
        <w:autoSpaceDN w:val="0"/>
        <w:adjustRightInd w:val="0"/>
        <w:textAlignment w:val="baseline"/>
      </w:pPr>
      <w:r w:rsidRPr="00981A0D">
        <w:t>SE</w:t>
      </w:r>
      <w:r w:rsidRPr="00981A0D">
        <w:tab/>
      </w:r>
      <w:r w:rsidRPr="00981A0D">
        <w:tab/>
        <w:t>Spectrum Engineering – ECC Working Group</w:t>
      </w:r>
    </w:p>
    <w:p w:rsidR="00FB4E36" w:rsidRPr="00981A0D" w:rsidRDefault="00FB4E36" w:rsidP="00981A0D">
      <w:pPr>
        <w:pStyle w:val="EW"/>
        <w:overflowPunct w:val="0"/>
        <w:autoSpaceDE w:val="0"/>
        <w:autoSpaceDN w:val="0"/>
        <w:adjustRightInd w:val="0"/>
        <w:textAlignment w:val="baseline"/>
      </w:pPr>
      <w:r w:rsidRPr="00981A0D">
        <w:t>SRD</w:t>
      </w:r>
      <w:r w:rsidRPr="00981A0D">
        <w:tab/>
      </w:r>
      <w:r w:rsidRPr="00981A0D">
        <w:tab/>
        <w:t>Short Range Device</w:t>
      </w:r>
    </w:p>
    <w:p w:rsidR="00FB4E36" w:rsidRPr="00981A0D" w:rsidRDefault="00FB4E36" w:rsidP="00981A0D">
      <w:pPr>
        <w:pStyle w:val="EW"/>
        <w:overflowPunct w:val="0"/>
        <w:autoSpaceDE w:val="0"/>
        <w:autoSpaceDN w:val="0"/>
        <w:adjustRightInd w:val="0"/>
        <w:textAlignment w:val="baseline"/>
      </w:pPr>
      <w:r w:rsidRPr="00981A0D">
        <w:t xml:space="preserve">TLPR </w:t>
      </w:r>
      <w:r w:rsidRPr="00981A0D">
        <w:tab/>
      </w:r>
      <w:r w:rsidR="003F4239" w:rsidRPr="00981A0D">
        <w:tab/>
        <w:t>T</w:t>
      </w:r>
      <w:r w:rsidRPr="00981A0D">
        <w:t>ank Level Probing Radar</w:t>
      </w:r>
    </w:p>
    <w:p w:rsidR="00FB4E36" w:rsidRPr="00981A0D" w:rsidRDefault="00FB4E36" w:rsidP="00981A0D">
      <w:pPr>
        <w:pStyle w:val="EW"/>
        <w:overflowPunct w:val="0"/>
        <w:autoSpaceDE w:val="0"/>
        <w:autoSpaceDN w:val="0"/>
        <w:adjustRightInd w:val="0"/>
        <w:textAlignment w:val="baseline"/>
      </w:pPr>
      <w:r w:rsidRPr="00981A0D">
        <w:t>UNII</w:t>
      </w:r>
      <w:r w:rsidRPr="00981A0D">
        <w:tab/>
      </w:r>
      <w:r w:rsidRPr="00981A0D">
        <w:tab/>
        <w:t>Unlicensed National Information Infrastructure</w:t>
      </w:r>
    </w:p>
    <w:p w:rsidR="00FB4E36" w:rsidRPr="00981A0D" w:rsidRDefault="00FB4E36" w:rsidP="00981A0D">
      <w:pPr>
        <w:pStyle w:val="EW"/>
        <w:overflowPunct w:val="0"/>
        <w:autoSpaceDE w:val="0"/>
        <w:autoSpaceDN w:val="0"/>
        <w:adjustRightInd w:val="0"/>
        <w:textAlignment w:val="baseline"/>
      </w:pPr>
      <w:r w:rsidRPr="00981A0D">
        <w:t>UWB</w:t>
      </w:r>
      <w:r w:rsidRPr="00981A0D">
        <w:tab/>
      </w:r>
      <w:r w:rsidRPr="00981A0D">
        <w:tab/>
        <w:t xml:space="preserve">Ultra Wideband </w:t>
      </w:r>
      <w:r w:rsidRPr="00981A0D">
        <w:tab/>
      </w:r>
    </w:p>
    <w:p w:rsidR="00FB4E36" w:rsidRPr="00981A0D" w:rsidRDefault="00FB4E36" w:rsidP="00981A0D">
      <w:pPr>
        <w:pStyle w:val="EW"/>
        <w:overflowPunct w:val="0"/>
        <w:autoSpaceDE w:val="0"/>
        <w:autoSpaceDN w:val="0"/>
        <w:adjustRightInd w:val="0"/>
        <w:textAlignment w:val="baseline"/>
      </w:pPr>
      <w:r w:rsidRPr="00981A0D">
        <w:t>VLBI</w:t>
      </w:r>
      <w:r w:rsidRPr="00981A0D">
        <w:tab/>
      </w:r>
      <w:r w:rsidRPr="00981A0D">
        <w:tab/>
        <w:t>Very Long Baseline Interferometry (Radio Astronomy)</w:t>
      </w:r>
    </w:p>
    <w:p w:rsidR="00FB4E36" w:rsidRPr="00981A0D" w:rsidRDefault="00FB4E36" w:rsidP="00981A0D">
      <w:pPr>
        <w:pStyle w:val="EW"/>
        <w:overflowPunct w:val="0"/>
        <w:autoSpaceDE w:val="0"/>
        <w:autoSpaceDN w:val="0"/>
        <w:adjustRightInd w:val="0"/>
        <w:textAlignment w:val="baseline"/>
      </w:pPr>
      <w:r w:rsidRPr="00981A0D">
        <w:t>WAS</w:t>
      </w:r>
      <w:r w:rsidRPr="00981A0D">
        <w:tab/>
      </w:r>
      <w:r w:rsidRPr="00981A0D">
        <w:tab/>
        <w:t>Wireless Access System</w:t>
      </w:r>
    </w:p>
    <w:p w:rsidR="00FB4E36" w:rsidRPr="00981A0D" w:rsidRDefault="00FB4E36" w:rsidP="00981A0D">
      <w:pPr>
        <w:pStyle w:val="EW"/>
        <w:overflowPunct w:val="0"/>
        <w:autoSpaceDE w:val="0"/>
        <w:autoSpaceDN w:val="0"/>
        <w:adjustRightInd w:val="0"/>
        <w:textAlignment w:val="baseline"/>
      </w:pPr>
      <w:r w:rsidRPr="00981A0D">
        <w:t>WIA</w:t>
      </w:r>
      <w:r w:rsidRPr="00981A0D">
        <w:tab/>
      </w:r>
      <w:r w:rsidRPr="00981A0D">
        <w:tab/>
        <w:t>Wireless Industrial Applications</w:t>
      </w:r>
    </w:p>
    <w:p w:rsidR="00FB4E36" w:rsidRPr="00235394" w:rsidRDefault="00E77413">
      <w:pPr>
        <w:keepNext/>
      </w:pPr>
      <w:r>
        <w:br w:type="page"/>
      </w:r>
    </w:p>
    <w:p w:rsidR="00E8629F" w:rsidRDefault="00E8629F">
      <w:pPr>
        <w:pStyle w:val="Heading1"/>
      </w:pPr>
      <w:bookmarkStart w:id="23" w:name="_Toc509398923"/>
      <w:r w:rsidRPr="00235394">
        <w:t>4</w:t>
      </w:r>
      <w:r w:rsidRPr="00235394">
        <w:tab/>
      </w:r>
      <w:r w:rsidR="007A4FCE">
        <w:t>Regulatory aspects</w:t>
      </w:r>
      <w:bookmarkEnd w:id="23"/>
    </w:p>
    <w:p w:rsidR="00B80780" w:rsidRDefault="00B80780" w:rsidP="00B80780">
      <w:pPr>
        <w:pStyle w:val="Heading2"/>
      </w:pPr>
      <w:bookmarkStart w:id="24" w:name="_Toc509398924"/>
      <w:r w:rsidRPr="00235394">
        <w:t>4.</w:t>
      </w:r>
      <w:r>
        <w:t>0</w:t>
      </w:r>
      <w:r w:rsidRPr="00235394">
        <w:tab/>
      </w:r>
      <w:r w:rsidR="00EC510E">
        <w:t>General</w:t>
      </w:r>
      <w:bookmarkEnd w:id="24"/>
    </w:p>
    <w:p w:rsidR="00F07996" w:rsidRPr="001D609C" w:rsidRDefault="00F07996" w:rsidP="007C1A75">
      <w:r>
        <w:t>The Mobile allocation in the frequency range 5.925</w:t>
      </w:r>
      <w:r>
        <w:rPr>
          <w:lang w:val="en-US"/>
        </w:rPr>
        <w:t>-7.125 GHz, which is allocated at International level to Mobile services on a primary basis in all Regions, as per ITU Table of frequency allocation [3] summarized</w:t>
      </w:r>
      <w:r w:rsidRPr="00C25986">
        <w:rPr>
          <w:lang w:val="en-US"/>
        </w:rPr>
        <w:t xml:space="preserve"> </w:t>
      </w:r>
      <w:r>
        <w:rPr>
          <w:lang w:val="en-US"/>
        </w:rPr>
        <w:t>in Table 4.0-1, has not yet been implemented at National level in most countries.</w:t>
      </w:r>
      <w:r w:rsidRPr="00CF53B9">
        <w:rPr>
          <w:lang w:val="en-US"/>
        </w:rPr>
        <w:t xml:space="preserve"> </w:t>
      </w:r>
      <w:r>
        <w:rPr>
          <w:lang w:val="en-US"/>
        </w:rPr>
        <w:t xml:space="preserve">On the contrary, </w:t>
      </w:r>
      <w:r w:rsidRPr="001D609C">
        <w:t xml:space="preserve">this frequency </w:t>
      </w:r>
      <w:r>
        <w:t>range</w:t>
      </w:r>
      <w:r w:rsidRPr="001D609C">
        <w:t xml:space="preserve"> </w:t>
      </w:r>
      <w:r>
        <w:t>is already used by several services which may impose constraints on any new users.</w:t>
      </w:r>
    </w:p>
    <w:p w:rsidR="00F07996" w:rsidRDefault="00F07996" w:rsidP="00F07996">
      <w:pPr>
        <w:tabs>
          <w:tab w:val="left" w:pos="1080"/>
        </w:tabs>
        <w:rPr>
          <w:rFonts w:ascii="Arial" w:hAnsi="Arial" w:cs="Arial"/>
          <w:lang w:val="en-US"/>
        </w:rPr>
      </w:pPr>
    </w:p>
    <w:p w:rsidR="00F07996" w:rsidRDefault="00F07996" w:rsidP="007C1A75">
      <w:pPr>
        <w:pStyle w:val="TH"/>
        <w:rPr>
          <w:lang w:val="en-US"/>
        </w:rPr>
      </w:pPr>
      <w:r>
        <w:rPr>
          <w:lang w:val="en-US"/>
        </w:rPr>
        <w:t>Table 4.0-1:</w:t>
      </w:r>
      <w:r w:rsidRPr="00E475A7">
        <w:rPr>
          <w:lang w:val="en-US"/>
        </w:rPr>
        <w:t xml:space="preserve"> </w:t>
      </w:r>
      <w:r>
        <w:rPr>
          <w:lang w:val="en-US"/>
        </w:rPr>
        <w:t>ITU allocation to services in 5.925-7.145 GHz</w:t>
      </w:r>
    </w:p>
    <w:tbl>
      <w:tblPr>
        <w:tblW w:w="647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599"/>
        <w:gridCol w:w="1276"/>
        <w:gridCol w:w="2160"/>
        <w:gridCol w:w="1440"/>
      </w:tblGrid>
      <w:tr w:rsidR="00F07996" w:rsidRPr="007F5C36" w:rsidTr="00041DBE">
        <w:trPr>
          <w:trHeight w:val="135"/>
          <w:jc w:val="center"/>
        </w:trPr>
        <w:tc>
          <w:tcPr>
            <w:tcW w:w="1599" w:type="dxa"/>
            <w:vMerge w:val="restart"/>
            <w:tcBorders>
              <w:top w:val="single" w:sz="4" w:space="0" w:color="000000"/>
              <w:left w:val="single" w:sz="4" w:space="0" w:color="000000"/>
              <w:right w:val="single" w:sz="4" w:space="0" w:color="000000"/>
            </w:tcBorders>
            <w:shd w:val="clear" w:color="auto" w:fill="auto"/>
            <w:vAlign w:val="bottom"/>
          </w:tcPr>
          <w:p w:rsidR="00F07996" w:rsidRPr="007F5C36" w:rsidRDefault="00F07996" w:rsidP="00041DBE">
            <w:pPr>
              <w:pStyle w:val="TAH"/>
              <w:rPr>
                <w:rFonts w:cs="Arial"/>
                <w:lang w:eastAsia="ja-JP"/>
              </w:rPr>
            </w:pPr>
            <w:r>
              <w:rPr>
                <w:rFonts w:cs="Arial"/>
                <w:lang w:eastAsia="ja-JP"/>
              </w:rPr>
              <w:t>Frequency range [MHz]</w:t>
            </w:r>
          </w:p>
        </w:tc>
        <w:tc>
          <w:tcPr>
            <w:tcW w:w="4876" w:type="dxa"/>
            <w:gridSpan w:val="3"/>
            <w:tcBorders>
              <w:top w:val="single" w:sz="4" w:space="0" w:color="000000"/>
              <w:bottom w:val="single" w:sz="4" w:space="0" w:color="000000"/>
              <w:right w:val="single" w:sz="4" w:space="0" w:color="000000"/>
            </w:tcBorders>
            <w:shd w:val="clear" w:color="auto" w:fill="auto"/>
            <w:vAlign w:val="bottom"/>
          </w:tcPr>
          <w:p w:rsidR="00F07996" w:rsidRPr="007F5C36" w:rsidRDefault="00F07996" w:rsidP="00041DBE">
            <w:pPr>
              <w:pStyle w:val="TAH"/>
              <w:rPr>
                <w:rFonts w:cs="Arial"/>
                <w:lang w:eastAsia="ja-JP"/>
              </w:rPr>
            </w:pPr>
            <w:r>
              <w:rPr>
                <w:rFonts w:cs="Arial"/>
                <w:lang w:eastAsia="ja-JP"/>
              </w:rPr>
              <w:t>Allocations</w:t>
            </w:r>
          </w:p>
        </w:tc>
      </w:tr>
      <w:tr w:rsidR="00F07996" w:rsidRPr="007F5C36" w:rsidTr="00041DBE">
        <w:trPr>
          <w:trHeight w:val="134"/>
          <w:jc w:val="center"/>
        </w:trPr>
        <w:tc>
          <w:tcPr>
            <w:tcW w:w="1599" w:type="dxa"/>
            <w:vMerge/>
            <w:tcBorders>
              <w:left w:val="single" w:sz="4" w:space="0" w:color="000000"/>
              <w:bottom w:val="single" w:sz="4" w:space="0" w:color="000000"/>
              <w:right w:val="single" w:sz="4" w:space="0" w:color="000000"/>
            </w:tcBorders>
            <w:shd w:val="clear" w:color="auto" w:fill="auto"/>
            <w:vAlign w:val="bottom"/>
          </w:tcPr>
          <w:p w:rsidR="00F07996" w:rsidRDefault="00F07996" w:rsidP="00041DBE">
            <w:pPr>
              <w:pStyle w:val="TAH"/>
              <w:rPr>
                <w:rFonts w:cs="Arial"/>
                <w:lang w:eastAsia="ja-JP"/>
              </w:rPr>
            </w:pPr>
          </w:p>
        </w:tc>
        <w:tc>
          <w:tcPr>
            <w:tcW w:w="1276" w:type="dxa"/>
            <w:tcBorders>
              <w:top w:val="single" w:sz="4" w:space="0" w:color="000000"/>
              <w:bottom w:val="single" w:sz="4" w:space="0" w:color="000000"/>
              <w:right w:val="single" w:sz="4" w:space="0" w:color="000000"/>
            </w:tcBorders>
            <w:shd w:val="clear" w:color="auto" w:fill="auto"/>
            <w:vAlign w:val="bottom"/>
          </w:tcPr>
          <w:p w:rsidR="00F07996" w:rsidRDefault="00F07996" w:rsidP="00041DBE">
            <w:pPr>
              <w:pStyle w:val="TAH"/>
              <w:rPr>
                <w:rFonts w:cs="Arial"/>
                <w:lang w:eastAsia="ja-JP"/>
              </w:rPr>
            </w:pPr>
            <w:r>
              <w:rPr>
                <w:rFonts w:cs="Arial"/>
                <w:lang w:eastAsia="ja-JP"/>
              </w:rPr>
              <w:t>Region 1</w:t>
            </w:r>
          </w:p>
        </w:tc>
        <w:tc>
          <w:tcPr>
            <w:tcW w:w="2160" w:type="dxa"/>
            <w:tcBorders>
              <w:top w:val="single" w:sz="4" w:space="0" w:color="000000"/>
              <w:bottom w:val="single" w:sz="4" w:space="0" w:color="000000"/>
              <w:right w:val="single" w:sz="4" w:space="0" w:color="000000"/>
            </w:tcBorders>
            <w:shd w:val="clear" w:color="auto" w:fill="auto"/>
            <w:vAlign w:val="bottom"/>
          </w:tcPr>
          <w:p w:rsidR="00F07996" w:rsidRDefault="00F07996" w:rsidP="00041DBE">
            <w:pPr>
              <w:pStyle w:val="TAH"/>
              <w:rPr>
                <w:rFonts w:cs="Arial"/>
                <w:lang w:eastAsia="ja-JP"/>
              </w:rPr>
            </w:pPr>
            <w:r>
              <w:rPr>
                <w:rFonts w:cs="Arial"/>
                <w:lang w:eastAsia="ja-JP"/>
              </w:rPr>
              <w:t>Region 2</w:t>
            </w:r>
          </w:p>
        </w:tc>
        <w:tc>
          <w:tcPr>
            <w:tcW w:w="1440" w:type="dxa"/>
            <w:tcBorders>
              <w:top w:val="single" w:sz="4" w:space="0" w:color="000000"/>
              <w:bottom w:val="single" w:sz="4" w:space="0" w:color="000000"/>
              <w:right w:val="single" w:sz="4" w:space="0" w:color="000000"/>
            </w:tcBorders>
            <w:shd w:val="clear" w:color="auto" w:fill="auto"/>
            <w:vAlign w:val="bottom"/>
          </w:tcPr>
          <w:p w:rsidR="00F07996" w:rsidRDefault="00F07996" w:rsidP="00041DBE">
            <w:pPr>
              <w:pStyle w:val="TAH"/>
              <w:rPr>
                <w:rFonts w:cs="Arial"/>
                <w:lang w:eastAsia="ja-JP"/>
              </w:rPr>
            </w:pPr>
            <w:r>
              <w:rPr>
                <w:rFonts w:cs="Arial"/>
                <w:lang w:eastAsia="ja-JP"/>
              </w:rPr>
              <w:t>Region 3</w:t>
            </w:r>
          </w:p>
        </w:tc>
      </w:tr>
      <w:tr w:rsidR="00F07996" w:rsidRPr="007F5C36"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rsidR="00F07996" w:rsidRPr="007F5C36" w:rsidRDefault="00F07996" w:rsidP="00041DBE">
            <w:pPr>
              <w:pStyle w:val="TAC"/>
            </w:pPr>
            <w:r>
              <w:t>5 925 - 6 700</w:t>
            </w:r>
          </w:p>
        </w:tc>
        <w:tc>
          <w:tcPr>
            <w:tcW w:w="4876" w:type="dxa"/>
            <w:gridSpan w:val="3"/>
            <w:tcBorders>
              <w:bottom w:val="single" w:sz="4" w:space="0" w:color="000000"/>
              <w:right w:val="single" w:sz="4" w:space="0" w:color="000000"/>
            </w:tcBorders>
            <w:vAlign w:val="bottom"/>
          </w:tcPr>
          <w:p w:rsidR="00F07996" w:rsidRDefault="00F07996" w:rsidP="00041DBE">
            <w:pPr>
              <w:pStyle w:val="TAC"/>
            </w:pPr>
            <w:r>
              <w:t>FIXED  5.457</w:t>
            </w:r>
          </w:p>
          <w:p w:rsidR="00F07996" w:rsidRDefault="00F07996" w:rsidP="00041DBE">
            <w:pPr>
              <w:pStyle w:val="TAC"/>
            </w:pPr>
            <w:r>
              <w:t>FIXED SATELLITE (Earth-to-space)  5.457A 5.457B</w:t>
            </w:r>
          </w:p>
          <w:p w:rsidR="00F07996" w:rsidRDefault="00F07996" w:rsidP="00041DBE">
            <w:pPr>
              <w:pStyle w:val="TAC"/>
            </w:pPr>
            <w:r>
              <w:t>MOBILE  5.457C</w:t>
            </w:r>
          </w:p>
          <w:p w:rsidR="00F07996" w:rsidRPr="007F5C36" w:rsidRDefault="00F07996" w:rsidP="00041DBE">
            <w:pPr>
              <w:pStyle w:val="TAC"/>
            </w:pPr>
            <w:r>
              <w:t>5.149 5.440 5.458</w:t>
            </w:r>
          </w:p>
        </w:tc>
      </w:tr>
      <w:tr w:rsidR="00F07996" w:rsidRPr="007F5C36"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rsidR="00F07996" w:rsidRPr="007F5C36" w:rsidRDefault="00F07996" w:rsidP="00041DBE">
            <w:pPr>
              <w:pStyle w:val="TAC"/>
            </w:pPr>
            <w:r>
              <w:t>6 700 - 7 075</w:t>
            </w:r>
          </w:p>
        </w:tc>
        <w:tc>
          <w:tcPr>
            <w:tcW w:w="4876" w:type="dxa"/>
            <w:gridSpan w:val="3"/>
            <w:tcBorders>
              <w:bottom w:val="single" w:sz="4" w:space="0" w:color="000000"/>
              <w:right w:val="single" w:sz="4" w:space="0" w:color="000000"/>
            </w:tcBorders>
            <w:vAlign w:val="bottom"/>
          </w:tcPr>
          <w:p w:rsidR="00F07996" w:rsidRDefault="00F07996" w:rsidP="00041DBE">
            <w:pPr>
              <w:pStyle w:val="TAC"/>
            </w:pPr>
            <w:r>
              <w:t>FIXED</w:t>
            </w:r>
          </w:p>
          <w:p w:rsidR="00F07996" w:rsidRDefault="00F07996" w:rsidP="00041DBE">
            <w:pPr>
              <w:pStyle w:val="TAC"/>
            </w:pPr>
            <w:r>
              <w:t>FIXED SATELLITE (Earth-to-space) (space-to-Earth) 5.441</w:t>
            </w:r>
          </w:p>
          <w:p w:rsidR="00F07996" w:rsidRDefault="00F07996" w:rsidP="00041DBE">
            <w:pPr>
              <w:pStyle w:val="TAC"/>
            </w:pPr>
            <w:r>
              <w:t>MOBILE</w:t>
            </w:r>
          </w:p>
          <w:p w:rsidR="00F07996" w:rsidRPr="007F5C36" w:rsidRDefault="00F07996" w:rsidP="00041DBE">
            <w:pPr>
              <w:pStyle w:val="TAC"/>
            </w:pPr>
            <w:r>
              <w:t>5.458 5.458A 5.458B</w:t>
            </w:r>
          </w:p>
        </w:tc>
      </w:tr>
      <w:tr w:rsidR="00F07996" w:rsidRPr="007F5C36"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rsidR="00F07996" w:rsidRPr="007F5C36" w:rsidRDefault="00F07996" w:rsidP="00041DBE">
            <w:pPr>
              <w:pStyle w:val="TAC"/>
            </w:pPr>
            <w:r>
              <w:t>7 075 – 7 145</w:t>
            </w:r>
          </w:p>
        </w:tc>
        <w:tc>
          <w:tcPr>
            <w:tcW w:w="4876" w:type="dxa"/>
            <w:gridSpan w:val="3"/>
            <w:tcBorders>
              <w:bottom w:val="single" w:sz="4" w:space="0" w:color="000000"/>
              <w:right w:val="single" w:sz="4" w:space="0" w:color="000000"/>
            </w:tcBorders>
            <w:vAlign w:val="bottom"/>
          </w:tcPr>
          <w:p w:rsidR="00F07996" w:rsidRDefault="00F07996" w:rsidP="00041DBE">
            <w:pPr>
              <w:pStyle w:val="TAC"/>
            </w:pPr>
            <w:r>
              <w:t xml:space="preserve">FIXED </w:t>
            </w:r>
          </w:p>
          <w:p w:rsidR="00F07996" w:rsidRDefault="00F07996" w:rsidP="00041DBE">
            <w:pPr>
              <w:pStyle w:val="TAC"/>
            </w:pPr>
            <w:r>
              <w:t>MOBLE</w:t>
            </w:r>
          </w:p>
          <w:p w:rsidR="00F07996" w:rsidRPr="007F5C36" w:rsidRDefault="00F07996" w:rsidP="00041DBE">
            <w:pPr>
              <w:pStyle w:val="TAC"/>
            </w:pPr>
            <w:r>
              <w:t>5.458 5.459</w:t>
            </w:r>
          </w:p>
        </w:tc>
      </w:tr>
    </w:tbl>
    <w:p w:rsidR="00F07996" w:rsidRPr="00BA41B2" w:rsidRDefault="00F07996" w:rsidP="00F07996">
      <w:pPr>
        <w:tabs>
          <w:tab w:val="left" w:pos="1080"/>
        </w:tabs>
        <w:rPr>
          <w:b/>
          <w:color w:val="FF0000"/>
          <w:sz w:val="24"/>
          <w:lang w:val="en-US" w:eastAsia="x-none"/>
        </w:rPr>
      </w:pPr>
    </w:p>
    <w:p w:rsidR="00B80780" w:rsidRPr="00B80780" w:rsidRDefault="00285B9C" w:rsidP="00B80780">
      <w:r w:rsidRPr="00621D35">
        <w:t>The FCC notice of proposed rulemaking is available in [25]</w:t>
      </w:r>
      <w:r>
        <w:t>.</w:t>
      </w:r>
    </w:p>
    <w:p w:rsidR="00E8629F" w:rsidRDefault="00E8629F">
      <w:pPr>
        <w:pStyle w:val="Heading2"/>
      </w:pPr>
      <w:bookmarkStart w:id="25" w:name="_Toc509398925"/>
      <w:r w:rsidRPr="00235394">
        <w:t>4.1</w:t>
      </w:r>
      <w:r w:rsidRPr="00235394">
        <w:tab/>
      </w:r>
      <w:r w:rsidR="00AF6585">
        <w:t>ITU Region 1</w:t>
      </w:r>
      <w:bookmarkEnd w:id="25"/>
    </w:p>
    <w:p w:rsidR="00AF6585" w:rsidRDefault="00AF6585" w:rsidP="00AF6585">
      <w:pPr>
        <w:pStyle w:val="Heading3"/>
      </w:pPr>
      <w:bookmarkStart w:id="26" w:name="_Toc509398926"/>
      <w:r>
        <w:t>4.1.1</w:t>
      </w:r>
      <w:r>
        <w:tab/>
        <w:t>Europe</w:t>
      </w:r>
      <w:bookmarkEnd w:id="26"/>
    </w:p>
    <w:p w:rsidR="008034C8" w:rsidRDefault="00FC2698" w:rsidP="00FC2698">
      <w:pPr>
        <w:pStyle w:val="Heading4"/>
      </w:pPr>
      <w:bookmarkStart w:id="27" w:name="_Toc509398927"/>
      <w:r>
        <w:t>4.1.1.1</w:t>
      </w:r>
      <w:r w:rsidR="008034C8">
        <w:tab/>
        <w:t>Introduction</w:t>
      </w:r>
      <w:bookmarkEnd w:id="27"/>
      <w:r>
        <w:tab/>
      </w:r>
    </w:p>
    <w:p w:rsidR="00836994" w:rsidRPr="00713B00" w:rsidRDefault="00836994" w:rsidP="007C1A75">
      <w:pPr>
        <w:rPr>
          <w:rFonts w:ascii="ArialMT" w:hAnsi="ArialMT" w:cs="ArialMT"/>
          <w:lang w:val="en-US" w:eastAsia="zh-CN"/>
        </w:rPr>
      </w:pPr>
      <w:r w:rsidRPr="005B4268">
        <w:t xml:space="preserve">In Europe, 5.925-6.700 GHz </w:t>
      </w:r>
      <w:r>
        <w:t>frequency range</w:t>
      </w:r>
      <w:r w:rsidRPr="005B4268">
        <w:t xml:space="preserve"> is allocated </w:t>
      </w:r>
      <w:r>
        <w:t xml:space="preserve">on a primary basis </w:t>
      </w:r>
      <w:r w:rsidRPr="005B4268">
        <w:t>to FS</w:t>
      </w:r>
      <w:r>
        <w:t>-Fixed Service and</w:t>
      </w:r>
      <w:r w:rsidRPr="005B4268">
        <w:t xml:space="preserve"> FSS</w:t>
      </w:r>
      <w:r>
        <w:t>-Fixed Satellite Service</w:t>
      </w:r>
      <w:r w:rsidRPr="005B4268">
        <w:t xml:space="preserve"> </w:t>
      </w:r>
      <w:r>
        <w:t>(</w:t>
      </w:r>
      <w:r w:rsidRPr="005B4268">
        <w:t>earth to space</w:t>
      </w:r>
      <w:r>
        <w:t>), and</w:t>
      </w:r>
      <w:r w:rsidRPr="005B4268">
        <w:t xml:space="preserve"> on a secondary basis to Earth Exploration Satellite</w:t>
      </w:r>
      <w:r>
        <w:t xml:space="preserve"> Service - EESS</w:t>
      </w:r>
      <w:r w:rsidRPr="005B4268">
        <w:t xml:space="preserve"> (passive); 6.700-7.025 GHz </w:t>
      </w:r>
      <w:r>
        <w:t>frequency range</w:t>
      </w:r>
      <w:r w:rsidRPr="005B4268">
        <w:t xml:space="preserve"> is allocated </w:t>
      </w:r>
      <w:r>
        <w:t>on a primary basis to FS and</w:t>
      </w:r>
      <w:r w:rsidRPr="005B4268">
        <w:t xml:space="preserve"> FSS (earth to space, space to earth)</w:t>
      </w:r>
      <w:r>
        <w:t>, and</w:t>
      </w:r>
      <w:r w:rsidRPr="005B4268">
        <w:t xml:space="preserve"> on a secondary basis to </w:t>
      </w:r>
      <w:r>
        <w:t xml:space="preserve">EESS (passive); </w:t>
      </w:r>
      <w:r w:rsidRPr="00353E2F">
        <w:t>7.025-7.125 GHz</w:t>
      </w:r>
      <w:r>
        <w:t xml:space="preserve"> is allocated on a primary basis to FS and on a secondary basis to EESS (passive), but in Russian federation, where, according to RR </w:t>
      </w:r>
      <w:r w:rsidRPr="00355ED2">
        <w:t>5.459</w:t>
      </w:r>
      <w:r>
        <w:t xml:space="preserve">, 7.100-7.125 GHz is allocated to </w:t>
      </w:r>
      <w:r>
        <w:rPr>
          <w:rFonts w:ascii="ArialMT" w:hAnsi="ArialMT" w:cs="ArialMT"/>
          <w:lang w:val="en-US" w:eastAsia="zh-CN"/>
        </w:rPr>
        <w:t>space operation service (Earth-to-space)</w:t>
      </w:r>
      <w:r>
        <w:t xml:space="preserve"> on a primary basis. </w:t>
      </w:r>
      <w:r w:rsidRPr="00A270EE">
        <w:t xml:space="preserve">Generic SRD (UWB), LPR and TLPR also operate in these </w:t>
      </w:r>
      <w:r>
        <w:t>frequency ranges</w:t>
      </w:r>
      <w:r w:rsidRPr="00A270EE">
        <w:t xml:space="preserve"> in no protection</w:t>
      </w:r>
      <w:r>
        <w:t xml:space="preserve"> and </w:t>
      </w:r>
      <w:r w:rsidRPr="00A270EE">
        <w:t xml:space="preserve">no interference basis. </w:t>
      </w:r>
      <w:r>
        <w:t xml:space="preserve">More details are provided in Table 4.1.1.1-1 [20]. </w:t>
      </w:r>
    </w:p>
    <w:p w:rsidR="00836994" w:rsidRPr="0009619B" w:rsidRDefault="00E77413" w:rsidP="00836994">
      <w:pPr>
        <w:pStyle w:val="NoSpacing"/>
        <w:rPr>
          <w:rFonts w:ascii="Arial" w:hAnsi="Arial" w:cs="Arial"/>
          <w:i/>
          <w:color w:val="FF0000"/>
        </w:rPr>
      </w:pPr>
      <w:r>
        <w:rPr>
          <w:rFonts w:ascii="Arial" w:hAnsi="Arial" w:cs="Arial"/>
          <w:i/>
          <w:color w:val="FF0000"/>
        </w:rPr>
        <w:br w:type="page"/>
      </w:r>
    </w:p>
    <w:p w:rsidR="00836994" w:rsidRDefault="00836994" w:rsidP="007C1A75">
      <w:pPr>
        <w:pStyle w:val="TH"/>
      </w:pPr>
      <w:r>
        <w:t>Table 4.1.1.1-1: European Allocation in 6 GHz</w:t>
      </w:r>
    </w:p>
    <w:p w:rsidR="00836994" w:rsidRDefault="00836994" w:rsidP="00836994">
      <w:pPr>
        <w:pStyle w:val="NoSpacing"/>
        <w:rPr>
          <w:rFonts w:ascii="Arial" w:hAnsi="Arial" w:cs="Arial"/>
        </w:rPr>
      </w:pP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rsidR="00836994" w:rsidRPr="007F5C36" w:rsidRDefault="00836994" w:rsidP="00041DBE">
            <w:pPr>
              <w:pStyle w:val="TAH"/>
              <w:rPr>
                <w:rFonts w:cs="Arial"/>
                <w:lang w:eastAsia="ja-JP"/>
              </w:rPr>
            </w:pPr>
            <w:r>
              <w:rPr>
                <w:rFonts w:cs="Arial"/>
                <w:lang w:eastAsia="ja-JP"/>
              </w:rPr>
              <w:t>Applications/Notes</w:t>
            </w:r>
          </w:p>
        </w:tc>
      </w:tr>
      <w:tr w:rsidR="00836994" w:rsidRPr="007F5C36"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rsidR="00836994" w:rsidRDefault="00836994" w:rsidP="00041DBE">
            <w:pPr>
              <w:pStyle w:val="TAH"/>
              <w:rPr>
                <w:rFonts w:cs="Arial"/>
                <w:lang w:eastAsia="ja-JP"/>
              </w:rPr>
            </w:pPr>
            <w:r>
              <w:t>5 925 – 6 700</w:t>
            </w:r>
          </w:p>
        </w:tc>
        <w:tc>
          <w:tcPr>
            <w:tcW w:w="3075" w:type="dxa"/>
            <w:tcBorders>
              <w:top w:val="single" w:sz="4" w:space="0" w:color="000000"/>
              <w:bottom w:val="single" w:sz="4" w:space="0" w:color="000000"/>
              <w:right w:val="single" w:sz="4" w:space="0" w:color="000000"/>
            </w:tcBorders>
          </w:tcPr>
          <w:p w:rsidR="00836994" w:rsidRDefault="00836994" w:rsidP="00041DBE">
            <w:pPr>
              <w:pStyle w:val="TAC"/>
              <w:jc w:val="left"/>
              <w:rPr>
                <w:sz w:val="16"/>
              </w:rPr>
            </w:pPr>
            <w:r>
              <w:rPr>
                <w:sz w:val="16"/>
              </w:rPr>
              <w:t>FIXED</w:t>
            </w:r>
          </w:p>
          <w:p w:rsidR="00836994" w:rsidRDefault="00836994" w:rsidP="00041DBE">
            <w:pPr>
              <w:pStyle w:val="TAC"/>
              <w:jc w:val="left"/>
              <w:rPr>
                <w:sz w:val="16"/>
              </w:rPr>
            </w:pPr>
            <w:r>
              <w:rPr>
                <w:sz w:val="16"/>
              </w:rPr>
              <w:t>FIXED-SATELLITE (EARTH TO SPACE)</w:t>
            </w:r>
          </w:p>
          <w:p w:rsidR="00836994" w:rsidRDefault="00836994" w:rsidP="00041DBE">
            <w:pPr>
              <w:pStyle w:val="TAH"/>
              <w:jc w:val="left"/>
              <w:rPr>
                <w:rFonts w:cs="Arial"/>
                <w:b w:val="0"/>
                <w:lang w:eastAsia="ja-JP"/>
              </w:rPr>
            </w:pPr>
            <w:r>
              <w:rPr>
                <w:rFonts w:cs="Arial"/>
                <w:b w:val="0"/>
                <w:lang w:eastAsia="ja-JP"/>
              </w:rPr>
              <w:t>Earth Exploration Satellite (Passive)</w:t>
            </w:r>
          </w:p>
          <w:p w:rsidR="00836994" w:rsidRDefault="00836994" w:rsidP="00041DBE">
            <w:pPr>
              <w:pStyle w:val="TAH"/>
              <w:jc w:val="left"/>
              <w:rPr>
                <w:rFonts w:cs="Arial"/>
                <w:b w:val="0"/>
                <w:lang w:eastAsia="ja-JP"/>
              </w:rPr>
            </w:pPr>
          </w:p>
          <w:p w:rsidR="00836994" w:rsidRDefault="00836994" w:rsidP="00041DBE">
            <w:pPr>
              <w:pStyle w:val="TAH"/>
              <w:jc w:val="left"/>
              <w:rPr>
                <w:rFonts w:cs="Arial"/>
                <w:b w:val="0"/>
                <w:lang w:eastAsia="ja-JP"/>
              </w:rPr>
            </w:pPr>
            <w:r>
              <w:rPr>
                <w:rFonts w:cs="Arial"/>
                <w:b w:val="0"/>
                <w:lang w:eastAsia="ja-JP"/>
              </w:rPr>
              <w:t>5.149</w:t>
            </w:r>
          </w:p>
          <w:p w:rsidR="00836994" w:rsidRDefault="00836994" w:rsidP="00041DBE">
            <w:pPr>
              <w:pStyle w:val="TAH"/>
              <w:jc w:val="left"/>
              <w:rPr>
                <w:rFonts w:cs="Arial"/>
                <w:b w:val="0"/>
                <w:lang w:eastAsia="ja-JP"/>
              </w:rPr>
            </w:pPr>
            <w:r>
              <w:rPr>
                <w:rFonts w:cs="Arial"/>
                <w:b w:val="0"/>
                <w:lang w:eastAsia="ja-JP"/>
              </w:rPr>
              <w:t>5.440</w:t>
            </w:r>
          </w:p>
          <w:p w:rsidR="00836994" w:rsidRPr="00C855B8" w:rsidRDefault="00836994" w:rsidP="00041DBE">
            <w:pPr>
              <w:pStyle w:val="TAH"/>
              <w:jc w:val="left"/>
              <w:rPr>
                <w:rFonts w:cs="Arial"/>
                <w:b w:val="0"/>
                <w:lang w:eastAsia="ja-JP"/>
              </w:rPr>
            </w:pPr>
            <w:r>
              <w:rPr>
                <w:rFonts w:cs="Arial"/>
                <w:b w:val="0"/>
                <w:lang w:eastAsia="ja-JP"/>
              </w:rPr>
              <w:t>5.458</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rsidR="00836994" w:rsidRPr="00386F44" w:rsidRDefault="00836994" w:rsidP="00041DBE">
            <w:pPr>
              <w:pStyle w:val="TAL"/>
              <w:rPr>
                <w:bCs/>
                <w:sz w:val="16"/>
              </w:rPr>
            </w:pPr>
            <w:r w:rsidRPr="00386F44">
              <w:rPr>
                <w:bCs/>
                <w:sz w:val="16"/>
              </w:rPr>
              <w:t>ESV/Within 5925-6425 MHz</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FSS Earth stations/Priority for civil networks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Fixed/Point-to-point</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Radio astronomy/Spectral line observations, VLBI</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tc>
      </w:tr>
      <w:tr w:rsidR="00836994" w:rsidRPr="007F5C36"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rsidR="00836994" w:rsidRDefault="00836994" w:rsidP="00041DBE">
            <w:pPr>
              <w:pStyle w:val="TAH"/>
              <w:rPr>
                <w:rFonts w:cs="Arial"/>
                <w:lang w:eastAsia="ja-JP"/>
              </w:rPr>
            </w:pPr>
            <w:r>
              <w:rPr>
                <w:rFonts w:cs="Arial"/>
                <w:lang w:eastAsia="ja-JP"/>
              </w:rPr>
              <w:t>6 700 – 7 045</w:t>
            </w:r>
          </w:p>
        </w:tc>
        <w:tc>
          <w:tcPr>
            <w:tcW w:w="3075" w:type="dxa"/>
            <w:tcBorders>
              <w:top w:val="single" w:sz="4" w:space="0" w:color="000000"/>
              <w:bottom w:val="single" w:sz="4" w:space="0" w:color="000000"/>
              <w:right w:val="single" w:sz="4" w:space="0" w:color="000000"/>
            </w:tcBorders>
          </w:tcPr>
          <w:p w:rsidR="00836994" w:rsidRDefault="00836994" w:rsidP="00041DBE">
            <w:pPr>
              <w:pStyle w:val="TAC"/>
              <w:jc w:val="left"/>
              <w:rPr>
                <w:sz w:val="16"/>
              </w:rPr>
            </w:pPr>
            <w:r>
              <w:rPr>
                <w:sz w:val="16"/>
              </w:rPr>
              <w:t>FIXED</w:t>
            </w:r>
          </w:p>
          <w:p w:rsidR="00836994" w:rsidRDefault="00836994" w:rsidP="00041DBE">
            <w:pPr>
              <w:pStyle w:val="TAC"/>
              <w:jc w:val="left"/>
              <w:rPr>
                <w:sz w:val="16"/>
              </w:rPr>
            </w:pPr>
            <w:r>
              <w:rPr>
                <w:sz w:val="16"/>
              </w:rPr>
              <w:t>FIXED-SATELLITE (EARTH TO SPACE) (SPACE TO EARTH)  5.441</w:t>
            </w:r>
          </w:p>
          <w:p w:rsidR="00836994" w:rsidRDefault="00836994" w:rsidP="00041DBE">
            <w:pPr>
              <w:pStyle w:val="TAH"/>
              <w:jc w:val="left"/>
              <w:rPr>
                <w:rFonts w:cs="Arial"/>
                <w:b w:val="0"/>
                <w:lang w:eastAsia="ja-JP"/>
              </w:rPr>
            </w:pPr>
            <w:r>
              <w:rPr>
                <w:rFonts w:cs="Arial"/>
                <w:b w:val="0"/>
                <w:lang w:eastAsia="ja-JP"/>
              </w:rPr>
              <w:t>Earth Exploration Satellite (Passive)</w:t>
            </w:r>
          </w:p>
          <w:p w:rsidR="00836994" w:rsidRDefault="00836994" w:rsidP="00041DBE">
            <w:pPr>
              <w:pStyle w:val="TAH"/>
              <w:jc w:val="left"/>
              <w:rPr>
                <w:rFonts w:cs="Arial"/>
                <w:b w:val="0"/>
                <w:lang w:eastAsia="ja-JP"/>
              </w:rPr>
            </w:pPr>
          </w:p>
          <w:p w:rsidR="00836994" w:rsidRDefault="00836994" w:rsidP="00041DBE">
            <w:pPr>
              <w:pStyle w:val="TAH"/>
              <w:jc w:val="left"/>
              <w:rPr>
                <w:rFonts w:cs="Arial"/>
                <w:b w:val="0"/>
                <w:lang w:eastAsia="ja-JP"/>
              </w:rPr>
            </w:pPr>
            <w:r>
              <w:rPr>
                <w:rFonts w:cs="Arial"/>
                <w:b w:val="0"/>
                <w:lang w:eastAsia="ja-JP"/>
              </w:rPr>
              <w:t>5.458</w:t>
            </w:r>
          </w:p>
          <w:p w:rsidR="00836994" w:rsidRDefault="00836994" w:rsidP="00041DBE">
            <w:pPr>
              <w:pStyle w:val="TAH"/>
              <w:jc w:val="left"/>
              <w:rPr>
                <w:rFonts w:cs="Arial"/>
                <w:b w:val="0"/>
                <w:lang w:eastAsia="ja-JP"/>
              </w:rPr>
            </w:pPr>
            <w:r>
              <w:rPr>
                <w:rFonts w:cs="Arial"/>
                <w:b w:val="0"/>
                <w:lang w:eastAsia="ja-JP"/>
              </w:rPr>
              <w:t>5.458A</w:t>
            </w:r>
          </w:p>
          <w:p w:rsidR="00836994" w:rsidRDefault="00836994" w:rsidP="00041DBE">
            <w:pPr>
              <w:pStyle w:val="TAH"/>
              <w:jc w:val="left"/>
              <w:rPr>
                <w:rFonts w:cs="Arial"/>
                <w:b w:val="0"/>
                <w:lang w:eastAsia="ja-JP"/>
              </w:rPr>
            </w:pPr>
            <w:r>
              <w:rPr>
                <w:rFonts w:cs="Arial"/>
                <w:b w:val="0"/>
                <w:lang w:eastAsia="ja-JP"/>
              </w:rPr>
              <w:t>5.458B</w:t>
            </w:r>
          </w:p>
          <w:p w:rsidR="00836994" w:rsidRPr="00C855B8" w:rsidRDefault="00836994" w:rsidP="00041DBE">
            <w:pPr>
              <w:pStyle w:val="TAH"/>
              <w:jc w:val="left"/>
              <w:rPr>
                <w:rFonts w:cs="Arial"/>
                <w:b w:val="0"/>
                <w:lang w:eastAsia="ja-JP"/>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rsidR="00836994" w:rsidRPr="00386F44" w:rsidRDefault="00836994" w:rsidP="00041DBE">
            <w:pPr>
              <w:pStyle w:val="TAL"/>
              <w:rPr>
                <w:bCs/>
                <w:sz w:val="16"/>
              </w:rPr>
            </w:pPr>
            <w:r w:rsidRPr="00386F44">
              <w:rPr>
                <w:bCs/>
                <w:sz w:val="16"/>
              </w:rPr>
              <w:t>FSS Earth stations/Within 6725-7025 MHz. Priority for civil networks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Feeder links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Fixed/ Point-to-point</w:t>
            </w:r>
          </w:p>
          <w:p w:rsidR="00836994" w:rsidRPr="00386F44" w:rsidRDefault="00836994" w:rsidP="00041DBE">
            <w:pPr>
              <w:pStyle w:val="TAL"/>
              <w:rPr>
                <w:bCs/>
                <w:sz w:val="16"/>
              </w:rPr>
            </w:pPr>
            <w:r w:rsidRPr="00386F44">
              <w:rPr>
                <w:bCs/>
                <w:sz w:val="16"/>
              </w:rPr>
              <w:t xml:space="preserve"> </w:t>
            </w:r>
          </w:p>
          <w:p w:rsidR="00836994" w:rsidRPr="00386F4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rsidR="00836994" w:rsidRDefault="00836994" w:rsidP="00041DBE">
            <w:pPr>
              <w:pStyle w:val="TAL"/>
              <w:rPr>
                <w:bCs/>
                <w:sz w:val="16"/>
              </w:rPr>
            </w:pPr>
          </w:p>
          <w:p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UWB applications/Generic UWN as well as UWB on-board aircraft regulation within 6.0-8.5 GHz</w:t>
            </w:r>
          </w:p>
          <w:p w:rsidR="00836994" w:rsidRPr="00386F44" w:rsidRDefault="00836994" w:rsidP="00041DBE">
            <w:pPr>
              <w:pStyle w:val="TAL"/>
              <w:rPr>
                <w:bCs/>
                <w:sz w:val="16"/>
              </w:rPr>
            </w:pPr>
          </w:p>
        </w:tc>
      </w:tr>
      <w:tr w:rsidR="00836994" w:rsidRPr="007F5C36" w:rsidTr="00041DBE">
        <w:tblPrEx>
          <w:tblBorders>
            <w:top w:val="none" w:sz="0" w:space="0" w:color="auto"/>
          </w:tblBorders>
        </w:tblPrEx>
        <w:trPr>
          <w:trHeight w:val="368"/>
          <w:jc w:val="center"/>
        </w:trPr>
        <w:tc>
          <w:tcPr>
            <w:tcW w:w="2050" w:type="dxa"/>
            <w:tcBorders>
              <w:left w:val="single" w:sz="4" w:space="0" w:color="000000"/>
              <w:bottom w:val="single" w:sz="4" w:space="0" w:color="000000"/>
              <w:right w:val="single" w:sz="4" w:space="0" w:color="000000"/>
            </w:tcBorders>
          </w:tcPr>
          <w:p w:rsidR="00836994" w:rsidRPr="007F5C36" w:rsidRDefault="00836994" w:rsidP="00041DBE">
            <w:pPr>
              <w:pStyle w:val="TAH"/>
            </w:pPr>
            <w:r w:rsidRPr="000E3939">
              <w:t>7 045 – 7 145</w:t>
            </w:r>
          </w:p>
        </w:tc>
        <w:tc>
          <w:tcPr>
            <w:tcW w:w="3075" w:type="dxa"/>
            <w:tcBorders>
              <w:top w:val="single" w:sz="4" w:space="0" w:color="000000"/>
              <w:bottom w:val="single" w:sz="4" w:space="0" w:color="000000"/>
              <w:right w:val="single" w:sz="4" w:space="0" w:color="000000"/>
            </w:tcBorders>
          </w:tcPr>
          <w:p w:rsidR="00836994" w:rsidRDefault="00836994" w:rsidP="00041DBE">
            <w:pPr>
              <w:pStyle w:val="TAC"/>
              <w:jc w:val="left"/>
              <w:rPr>
                <w:sz w:val="16"/>
              </w:rPr>
            </w:pPr>
            <w:r>
              <w:rPr>
                <w:sz w:val="16"/>
              </w:rPr>
              <w:t>FIXED</w:t>
            </w:r>
          </w:p>
          <w:p w:rsidR="00836994" w:rsidRDefault="00836994" w:rsidP="00041DBE">
            <w:pPr>
              <w:pStyle w:val="TAH"/>
              <w:jc w:val="left"/>
              <w:rPr>
                <w:rFonts w:cs="Arial"/>
                <w:b w:val="0"/>
                <w:lang w:eastAsia="ja-JP"/>
              </w:rPr>
            </w:pPr>
            <w:r>
              <w:rPr>
                <w:rFonts w:cs="Arial"/>
                <w:b w:val="0"/>
                <w:lang w:eastAsia="ja-JP"/>
              </w:rPr>
              <w:t>Earth Exploration Satellite (Passive)</w:t>
            </w:r>
          </w:p>
          <w:p w:rsidR="00836994" w:rsidRDefault="00836994" w:rsidP="00041DBE">
            <w:pPr>
              <w:pStyle w:val="TAH"/>
              <w:jc w:val="left"/>
              <w:rPr>
                <w:rFonts w:cs="Arial"/>
                <w:b w:val="0"/>
                <w:lang w:eastAsia="ja-JP"/>
              </w:rPr>
            </w:pPr>
          </w:p>
          <w:p w:rsidR="00836994" w:rsidRDefault="00836994" w:rsidP="00041DBE">
            <w:pPr>
              <w:pStyle w:val="TAH"/>
              <w:jc w:val="left"/>
              <w:rPr>
                <w:rFonts w:cs="Arial"/>
                <w:b w:val="0"/>
                <w:lang w:eastAsia="ja-JP"/>
              </w:rPr>
            </w:pPr>
            <w:r>
              <w:rPr>
                <w:rFonts w:cs="Arial"/>
                <w:b w:val="0"/>
                <w:lang w:eastAsia="ja-JP"/>
              </w:rPr>
              <w:t>5.458</w:t>
            </w:r>
          </w:p>
          <w:p w:rsidR="00836994" w:rsidRPr="00C855B8" w:rsidRDefault="00836994" w:rsidP="00041DBE">
            <w:pPr>
              <w:pStyle w:val="TAH"/>
              <w:jc w:val="left"/>
              <w:rPr>
                <w:rFonts w:cs="Arial"/>
                <w:b w:val="0"/>
                <w:lang w:eastAsia="ja-JP"/>
              </w:rPr>
            </w:pPr>
          </w:p>
        </w:tc>
        <w:tc>
          <w:tcPr>
            <w:tcW w:w="4230" w:type="dxa"/>
            <w:tcBorders>
              <w:left w:val="single" w:sz="4" w:space="0" w:color="000000"/>
              <w:bottom w:val="single" w:sz="4" w:space="0" w:color="000000"/>
              <w:right w:val="single" w:sz="4" w:space="0" w:color="000000"/>
            </w:tcBorders>
          </w:tcPr>
          <w:p w:rsidR="00836994" w:rsidRPr="00386F44" w:rsidRDefault="00836994" w:rsidP="00041DBE">
            <w:pPr>
              <w:pStyle w:val="TAL"/>
              <w:rPr>
                <w:bCs/>
                <w:sz w:val="16"/>
              </w:rPr>
            </w:pPr>
            <w:r w:rsidRPr="00386F44">
              <w:rPr>
                <w:bCs/>
                <w:sz w:val="16"/>
              </w:rPr>
              <w:t>Fixed/ Point-to-point</w:t>
            </w:r>
          </w:p>
          <w:p w:rsidR="00836994" w:rsidRPr="00386F44" w:rsidRDefault="00836994" w:rsidP="00041DBE">
            <w:pPr>
              <w:pStyle w:val="TAL"/>
              <w:rPr>
                <w:bCs/>
                <w:sz w:val="16"/>
              </w:rPr>
            </w:pPr>
          </w:p>
          <w:p w:rsidR="0083699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rsidR="007A6B3B" w:rsidRDefault="007A6B3B" w:rsidP="00041DBE">
            <w:pPr>
              <w:pStyle w:val="TAL"/>
              <w:rPr>
                <w:bCs/>
                <w:sz w:val="16"/>
              </w:rPr>
            </w:pPr>
          </w:p>
          <w:p w:rsidR="007A6B3B" w:rsidRPr="00936FF1" w:rsidRDefault="007A6B3B" w:rsidP="00041DBE">
            <w:pPr>
              <w:pStyle w:val="TAL"/>
              <w:rPr>
                <w:bCs/>
                <w:sz w:val="16"/>
              </w:rPr>
            </w:pPr>
            <w:r w:rsidRPr="00936FF1">
              <w:rPr>
                <w:rFonts w:ascii="ArialMT" w:hAnsi="ArialMT" w:cs="ArialMT"/>
                <w:sz w:val="16"/>
                <w:szCs w:val="16"/>
                <w:lang w:val="en-US"/>
              </w:rPr>
              <w:t xml:space="preserve">Passive sensors (satellite) / For sea surface temperature, sea surface </w:t>
            </w:r>
            <w:r w:rsidRPr="00936FF1">
              <w:rPr>
                <w:rFonts w:ascii="ArialMT" w:hAnsi="ArialMT" w:cs="ArialMT"/>
                <w:sz w:val="16"/>
                <w:szCs w:val="16"/>
              </w:rPr>
              <w:t>wind speed and soil moisture measurements</w:t>
            </w:r>
          </w:p>
          <w:p w:rsidR="00836994" w:rsidRDefault="00836994" w:rsidP="00041DBE">
            <w:pPr>
              <w:pStyle w:val="TAL"/>
              <w:rPr>
                <w:bCs/>
                <w:sz w:val="16"/>
              </w:rPr>
            </w:pPr>
          </w:p>
          <w:p w:rsidR="00836994" w:rsidRPr="00386F44" w:rsidRDefault="00836994" w:rsidP="00041DBE">
            <w:pPr>
              <w:pStyle w:val="TAL"/>
              <w:rPr>
                <w:bCs/>
                <w:sz w:val="16"/>
              </w:rPr>
            </w:pPr>
            <w:r w:rsidRPr="00386F44">
              <w:rPr>
                <w:bCs/>
                <w:sz w:val="16"/>
              </w:rPr>
              <w:t>Radiodetermination applications/Within 6000-8500 MHz for LPR applications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p w:rsidR="00836994" w:rsidRPr="000D51EC" w:rsidRDefault="00836994" w:rsidP="00041DBE">
            <w:pPr>
              <w:pStyle w:val="TAL"/>
              <w:rPr>
                <w:bCs/>
                <w:sz w:val="16"/>
              </w:rPr>
            </w:pPr>
          </w:p>
        </w:tc>
      </w:tr>
    </w:tbl>
    <w:p w:rsidR="00836994" w:rsidRDefault="00836994" w:rsidP="00836994">
      <w:pPr>
        <w:pStyle w:val="NoSpacing"/>
        <w:rPr>
          <w:rFonts w:ascii="Arial" w:hAnsi="Arial" w:cs="Arial"/>
        </w:rPr>
      </w:pPr>
    </w:p>
    <w:p w:rsidR="00836994" w:rsidRDefault="00836994" w:rsidP="00836994">
      <w:pPr>
        <w:pStyle w:val="NoSpacing"/>
        <w:rPr>
          <w:rFonts w:ascii="Arial" w:hAnsi="Arial" w:cs="Arial"/>
        </w:rPr>
      </w:pPr>
    </w:p>
    <w:p w:rsidR="00836994" w:rsidRDefault="00836994" w:rsidP="00836994">
      <w:pPr>
        <w:pStyle w:val="NoSpacing"/>
        <w:rPr>
          <w:rFonts w:ascii="Arial" w:hAnsi="Arial" w:cs="Arial"/>
        </w:rPr>
      </w:pPr>
    </w:p>
    <w:p w:rsidR="00836994" w:rsidRDefault="00936FF1" w:rsidP="00836994">
      <w:pPr>
        <w:pStyle w:val="NoSpacing"/>
        <w:rPr>
          <w:rFonts w:ascii="Arial" w:hAnsi="Arial" w:cs="Arial"/>
        </w:rPr>
      </w:pPr>
      <w:r>
        <w:rPr>
          <w:rFonts w:ascii="Arial" w:hAnsi="Arial" w:cs="Arial"/>
        </w:rPr>
        <w:br w:type="page"/>
      </w:r>
    </w:p>
    <w:p w:rsidR="00BB6BF6" w:rsidRDefault="00836994" w:rsidP="00555633">
      <w:pPr>
        <w:rPr>
          <w:rFonts w:ascii="Arial" w:hAnsi="Arial" w:cs="Arial"/>
        </w:rPr>
      </w:pPr>
      <w:r>
        <w:rPr>
          <w:rFonts w:ascii="Arial" w:hAnsi="Arial" w:cs="Arial"/>
        </w:rPr>
        <w:t xml:space="preserve">Allocation for </w:t>
      </w:r>
      <w:r w:rsidRPr="00F16FE8">
        <w:rPr>
          <w:rFonts w:ascii="Arial" w:hAnsi="Arial" w:cs="Arial"/>
        </w:rPr>
        <w:t xml:space="preserve">services (ITS, UWB, WIA, non-specific SRDs) in </w:t>
      </w:r>
      <w:r w:rsidRPr="009016B3">
        <w:rPr>
          <w:rFonts w:ascii="Arial" w:hAnsi="Arial" w:cs="Arial"/>
        </w:rPr>
        <w:t>adjacent band</w:t>
      </w:r>
      <w:r>
        <w:rPr>
          <w:rFonts w:ascii="Arial" w:hAnsi="Arial" w:cs="Arial"/>
        </w:rPr>
        <w:t>s is shown in Table 4.1.1.1-</w:t>
      </w:r>
      <w:r w:rsidR="00081800">
        <w:rPr>
          <w:rFonts w:ascii="Arial" w:hAnsi="Arial" w:cs="Arial"/>
        </w:rPr>
        <w:t>2</w:t>
      </w:r>
      <w:r>
        <w:rPr>
          <w:rFonts w:ascii="Arial" w:hAnsi="Arial" w:cs="Arial"/>
        </w:rPr>
        <w:t xml:space="preserve"> and 4.1.1.1-</w:t>
      </w:r>
      <w:r w:rsidR="00081800">
        <w:rPr>
          <w:rFonts w:ascii="Arial" w:hAnsi="Arial" w:cs="Arial"/>
        </w:rPr>
        <w:t>3</w:t>
      </w:r>
      <w:r>
        <w:rPr>
          <w:rFonts w:ascii="Arial" w:hAnsi="Arial" w:cs="Arial"/>
        </w:rPr>
        <w:t>.</w:t>
      </w:r>
    </w:p>
    <w:p w:rsidR="00836994" w:rsidRDefault="00836994" w:rsidP="007C1A75">
      <w:pPr>
        <w:pStyle w:val="TH"/>
      </w:pPr>
      <w:r>
        <w:t>Table 4.1.1.1-2: Adjacent services below 5.925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rsidR="00836994" w:rsidRPr="007F5C36" w:rsidRDefault="00836994" w:rsidP="00041DBE">
            <w:pPr>
              <w:pStyle w:val="TAH"/>
              <w:rPr>
                <w:rFonts w:cs="Arial"/>
                <w:lang w:eastAsia="ja-JP"/>
              </w:rPr>
            </w:pPr>
            <w:r>
              <w:rPr>
                <w:rFonts w:cs="Arial"/>
                <w:lang w:eastAsia="ja-JP"/>
              </w:rPr>
              <w:t>Applications/Notes</w:t>
            </w:r>
          </w:p>
        </w:tc>
      </w:tr>
      <w:tr w:rsidR="00836994" w:rsidRPr="007F5C36" w:rsidTr="00041DBE">
        <w:tblPrEx>
          <w:tblBorders>
            <w:top w:val="none" w:sz="0" w:space="0" w:color="auto"/>
          </w:tblBorders>
        </w:tblPrEx>
        <w:trPr>
          <w:trHeight w:val="724"/>
          <w:jc w:val="center"/>
        </w:trPr>
        <w:tc>
          <w:tcPr>
            <w:tcW w:w="2050" w:type="dxa"/>
            <w:tcBorders>
              <w:left w:val="single" w:sz="4" w:space="0" w:color="000000"/>
              <w:bottom w:val="single" w:sz="4" w:space="0" w:color="000000"/>
              <w:right w:val="single" w:sz="4" w:space="0" w:color="000000"/>
            </w:tcBorders>
          </w:tcPr>
          <w:p w:rsidR="00836994" w:rsidRPr="007F5C36" w:rsidRDefault="00836994" w:rsidP="00041DBE">
            <w:pPr>
              <w:pStyle w:val="TAC"/>
            </w:pPr>
            <w:r>
              <w:t>5 850 – 5 925</w:t>
            </w:r>
          </w:p>
        </w:tc>
        <w:tc>
          <w:tcPr>
            <w:tcW w:w="3075" w:type="dxa"/>
            <w:tcBorders>
              <w:top w:val="single" w:sz="4" w:space="0" w:color="000000"/>
              <w:bottom w:val="single" w:sz="4" w:space="0" w:color="000000"/>
              <w:right w:val="single" w:sz="4" w:space="0" w:color="000000"/>
            </w:tcBorders>
          </w:tcPr>
          <w:p w:rsidR="00836994" w:rsidRDefault="00836994" w:rsidP="00041DBE">
            <w:pPr>
              <w:pStyle w:val="TAC"/>
              <w:jc w:val="left"/>
              <w:rPr>
                <w:sz w:val="16"/>
              </w:rPr>
            </w:pPr>
            <w:r>
              <w:rPr>
                <w:sz w:val="16"/>
              </w:rPr>
              <w:t>FIXED</w:t>
            </w:r>
          </w:p>
          <w:p w:rsidR="00836994" w:rsidRDefault="00836994" w:rsidP="00041DBE">
            <w:pPr>
              <w:pStyle w:val="TAC"/>
              <w:jc w:val="left"/>
              <w:rPr>
                <w:sz w:val="16"/>
              </w:rPr>
            </w:pPr>
            <w:r>
              <w:rPr>
                <w:sz w:val="16"/>
              </w:rPr>
              <w:t>FIXED-SATELLITE (EARTH TO SPACE)</w:t>
            </w:r>
          </w:p>
          <w:p w:rsidR="00836994" w:rsidRDefault="00836994" w:rsidP="00041DBE">
            <w:pPr>
              <w:pStyle w:val="TAC"/>
              <w:jc w:val="left"/>
              <w:rPr>
                <w:sz w:val="16"/>
              </w:rPr>
            </w:pPr>
            <w:r>
              <w:rPr>
                <w:sz w:val="16"/>
              </w:rPr>
              <w:t>MOBILE</w:t>
            </w:r>
          </w:p>
          <w:p w:rsidR="00836994" w:rsidRPr="000D51EC" w:rsidRDefault="00836994" w:rsidP="00041DBE">
            <w:pPr>
              <w:pStyle w:val="TAC"/>
              <w:jc w:val="left"/>
              <w:rPr>
                <w:sz w:val="16"/>
              </w:rPr>
            </w:pPr>
            <w:r>
              <w:rPr>
                <w:sz w:val="16"/>
              </w:rPr>
              <w:t>5.150</w:t>
            </w:r>
          </w:p>
        </w:tc>
        <w:tc>
          <w:tcPr>
            <w:tcW w:w="4230" w:type="dxa"/>
            <w:tcBorders>
              <w:left w:val="single" w:sz="4" w:space="0" w:color="000000"/>
              <w:bottom w:val="single" w:sz="4" w:space="0" w:color="000000"/>
              <w:right w:val="single" w:sz="4" w:space="0" w:color="000000"/>
            </w:tcBorders>
            <w:vAlign w:val="bottom"/>
          </w:tcPr>
          <w:p w:rsidR="00836994" w:rsidRDefault="00836994" w:rsidP="00041DBE">
            <w:pPr>
              <w:pStyle w:val="TAL"/>
              <w:rPr>
                <w:bCs/>
                <w:sz w:val="16"/>
              </w:rPr>
            </w:pPr>
            <w:r>
              <w:rPr>
                <w:bCs/>
                <w:sz w:val="16"/>
              </w:rPr>
              <w:t>BFWA/Within 5725-5875 MHz</w:t>
            </w:r>
          </w:p>
          <w:p w:rsidR="00836994" w:rsidRDefault="00836994" w:rsidP="00041DBE">
            <w:pPr>
              <w:pStyle w:val="TAL"/>
              <w:rPr>
                <w:bCs/>
                <w:sz w:val="16"/>
              </w:rPr>
            </w:pPr>
          </w:p>
          <w:p w:rsidR="00836994" w:rsidRDefault="00836994" w:rsidP="00041DBE">
            <w:pPr>
              <w:pStyle w:val="TAL"/>
              <w:rPr>
                <w:bCs/>
                <w:sz w:val="16"/>
              </w:rPr>
            </w:pPr>
            <w:r>
              <w:rPr>
                <w:bCs/>
                <w:sz w:val="16"/>
              </w:rPr>
              <w:t>DA2GC/Within 5855-5875 MHz</w:t>
            </w:r>
          </w:p>
          <w:p w:rsidR="00836994" w:rsidRDefault="00836994" w:rsidP="00041DBE">
            <w:pPr>
              <w:pStyle w:val="TAL"/>
              <w:rPr>
                <w:bCs/>
                <w:sz w:val="16"/>
              </w:rPr>
            </w:pPr>
          </w:p>
          <w:p w:rsidR="00836994" w:rsidRDefault="00836994" w:rsidP="00041DBE">
            <w:pPr>
              <w:pStyle w:val="TAL"/>
              <w:rPr>
                <w:bCs/>
                <w:sz w:val="16"/>
              </w:rPr>
            </w:pPr>
            <w:r>
              <w:rPr>
                <w:bCs/>
                <w:sz w:val="16"/>
              </w:rPr>
              <w:t>FSS Earth stations/ priority for civil networks</w:t>
            </w:r>
          </w:p>
          <w:p w:rsidR="00836994" w:rsidRDefault="00836994" w:rsidP="00041DBE">
            <w:pPr>
              <w:pStyle w:val="TAL"/>
              <w:rPr>
                <w:bCs/>
                <w:sz w:val="16"/>
              </w:rPr>
            </w:pPr>
          </w:p>
          <w:p w:rsidR="00836994" w:rsidRDefault="00836994" w:rsidP="00041DBE">
            <w:pPr>
              <w:pStyle w:val="TAL"/>
              <w:rPr>
                <w:bCs/>
                <w:sz w:val="16"/>
              </w:rPr>
            </w:pPr>
            <w:r>
              <w:rPr>
                <w:bCs/>
                <w:sz w:val="16"/>
              </w:rPr>
              <w:t>ISM/Within 5725-5875 MHz</w:t>
            </w:r>
          </w:p>
          <w:p w:rsidR="00836994" w:rsidRDefault="00836994" w:rsidP="00041DBE">
            <w:pPr>
              <w:pStyle w:val="TAL"/>
              <w:rPr>
                <w:bCs/>
                <w:sz w:val="16"/>
              </w:rPr>
            </w:pPr>
          </w:p>
          <w:p w:rsidR="00836994" w:rsidRDefault="00836994" w:rsidP="00041DBE">
            <w:pPr>
              <w:pStyle w:val="TAL"/>
              <w:rPr>
                <w:bCs/>
                <w:sz w:val="16"/>
              </w:rPr>
            </w:pPr>
            <w:r>
              <w:rPr>
                <w:bCs/>
                <w:sz w:val="16"/>
              </w:rPr>
              <w:t>MBR/Within 5852-5872 MHz and 5880-5900 MHz</w:t>
            </w:r>
          </w:p>
          <w:p w:rsidR="00836994" w:rsidRDefault="00836994" w:rsidP="00041DBE">
            <w:pPr>
              <w:pStyle w:val="TAL"/>
              <w:rPr>
                <w:bCs/>
                <w:sz w:val="16"/>
              </w:rPr>
            </w:pPr>
          </w:p>
          <w:p w:rsidR="00836994" w:rsidRDefault="00836994" w:rsidP="00041DBE">
            <w:pPr>
              <w:pStyle w:val="TAL"/>
              <w:rPr>
                <w:bCs/>
                <w:sz w:val="16"/>
              </w:rPr>
            </w:pPr>
            <w:r>
              <w:rPr>
                <w:bCs/>
                <w:sz w:val="16"/>
              </w:rPr>
              <w:t>ITS/ Within 5875-5925 MHz and 5855-5875 MHz</w:t>
            </w:r>
            <w:r w:rsidR="00081800">
              <w:rPr>
                <w:bCs/>
                <w:sz w:val="16"/>
              </w:rPr>
              <w:t xml:space="preserve">. </w:t>
            </w:r>
            <w:r>
              <w:rPr>
                <w:bCs/>
                <w:sz w:val="16"/>
              </w:rPr>
              <w:t>Traffic safety applications within 5875-5905 MHz</w:t>
            </w:r>
          </w:p>
          <w:p w:rsidR="00836994" w:rsidRDefault="00836994" w:rsidP="00041DBE">
            <w:pPr>
              <w:pStyle w:val="TAL"/>
              <w:rPr>
                <w:bCs/>
                <w:sz w:val="16"/>
              </w:rPr>
            </w:pPr>
          </w:p>
          <w:p w:rsidR="00836994" w:rsidRDefault="00836994" w:rsidP="00041DBE">
            <w:pPr>
              <w:pStyle w:val="TAL"/>
              <w:rPr>
                <w:bCs/>
                <w:sz w:val="16"/>
              </w:rPr>
            </w:pPr>
            <w:r>
              <w:rPr>
                <w:bCs/>
                <w:sz w:val="16"/>
              </w:rPr>
              <w:t>NON-specific SRDs/Within 5725-5875 MHz</w:t>
            </w:r>
          </w:p>
          <w:p w:rsidR="00836994" w:rsidRDefault="00836994" w:rsidP="00041DBE">
            <w:pPr>
              <w:pStyle w:val="TAL"/>
              <w:rPr>
                <w:bCs/>
                <w:sz w:val="16"/>
              </w:rPr>
            </w:pPr>
          </w:p>
          <w:p w:rsidR="00836994" w:rsidRDefault="00836994" w:rsidP="00041DBE">
            <w:pPr>
              <w:pStyle w:val="TAL"/>
              <w:rPr>
                <w:bCs/>
                <w:sz w:val="16"/>
              </w:rPr>
            </w:pPr>
            <w:r>
              <w:rPr>
                <w:bCs/>
                <w:sz w:val="16"/>
              </w:rPr>
              <w:t xml:space="preserve">Radiodetermination applications/ Within 4500-7000 MHz for </w:t>
            </w:r>
            <w:r w:rsidR="007A6B3B">
              <w:rPr>
                <w:bCs/>
                <w:sz w:val="16"/>
              </w:rPr>
              <w:t>T</w:t>
            </w:r>
            <w:r>
              <w:rPr>
                <w:bCs/>
                <w:sz w:val="16"/>
              </w:rPr>
              <w:t>LPR applications</w:t>
            </w:r>
          </w:p>
          <w:p w:rsidR="00836994" w:rsidRDefault="00836994" w:rsidP="00041DBE">
            <w:pPr>
              <w:pStyle w:val="TAL"/>
              <w:rPr>
                <w:bCs/>
                <w:sz w:val="16"/>
              </w:rPr>
            </w:pPr>
          </w:p>
          <w:p w:rsidR="00836994" w:rsidRPr="000D51EC" w:rsidRDefault="00836994" w:rsidP="00041DBE">
            <w:pPr>
              <w:pStyle w:val="TAL"/>
              <w:rPr>
                <w:bCs/>
                <w:sz w:val="16"/>
              </w:rPr>
            </w:pPr>
            <w:r>
              <w:rPr>
                <w:bCs/>
                <w:sz w:val="16"/>
              </w:rPr>
              <w:t>WIA/Within 5725-5875</w:t>
            </w:r>
            <w:r w:rsidR="00081800">
              <w:rPr>
                <w:bCs/>
                <w:sz w:val="16"/>
              </w:rPr>
              <w:t xml:space="preserve"> MHz</w:t>
            </w:r>
          </w:p>
        </w:tc>
      </w:tr>
    </w:tbl>
    <w:p w:rsidR="00836994" w:rsidRPr="00814757" w:rsidRDefault="00836994" w:rsidP="00836994">
      <w:pPr>
        <w:rPr>
          <w:lang w:eastAsia="zh-CN"/>
        </w:rPr>
      </w:pPr>
    </w:p>
    <w:p w:rsidR="00836994" w:rsidRDefault="00836994" w:rsidP="00836994">
      <w:pPr>
        <w:pStyle w:val="NoSpacing"/>
        <w:jc w:val="center"/>
        <w:rPr>
          <w:rFonts w:ascii="Arial" w:hAnsi="Arial" w:cs="Arial"/>
        </w:rPr>
      </w:pPr>
    </w:p>
    <w:p w:rsidR="00836994" w:rsidRDefault="00836994" w:rsidP="007C1A75">
      <w:pPr>
        <w:pStyle w:val="TH"/>
      </w:pPr>
      <w:r>
        <w:t>Table 4.1.1.1-3: Adjacent services above 7.145 GHz</w:t>
      </w:r>
    </w:p>
    <w:p w:rsidR="00BB6BF6" w:rsidRDefault="00BB6BF6" w:rsidP="00836994">
      <w:pPr>
        <w:pStyle w:val="NoSpacing"/>
        <w:jc w:val="center"/>
        <w:rPr>
          <w:rFonts w:ascii="Arial" w:hAnsi="Arial" w:cs="Arial"/>
        </w:rPr>
      </w:pP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885"/>
        <w:gridCol w:w="4410"/>
        <w:gridCol w:w="3060"/>
      </w:tblGrid>
      <w:tr w:rsidR="00836994" w:rsidRPr="007F5C36" w:rsidTr="00041DBE">
        <w:trPr>
          <w:trHeight w:val="408"/>
          <w:jc w:val="center"/>
        </w:trPr>
        <w:tc>
          <w:tcPr>
            <w:tcW w:w="1885" w:type="dxa"/>
            <w:tcBorders>
              <w:top w:val="single" w:sz="4" w:space="0" w:color="000000"/>
              <w:left w:val="single" w:sz="4" w:space="0" w:color="000000"/>
              <w:bottom w:val="single" w:sz="4" w:space="0" w:color="000000"/>
              <w:right w:val="single" w:sz="4" w:space="0" w:color="000000"/>
            </w:tcBorders>
            <w:shd w:val="clear" w:color="auto" w:fill="auto"/>
          </w:tcPr>
          <w:p w:rsidR="00836994" w:rsidRPr="007F5C36" w:rsidRDefault="00836994" w:rsidP="00041DBE">
            <w:pPr>
              <w:pStyle w:val="TAH"/>
              <w:rPr>
                <w:rFonts w:cs="Arial"/>
                <w:lang w:eastAsia="ja-JP"/>
              </w:rPr>
            </w:pPr>
            <w:r>
              <w:rPr>
                <w:rFonts w:cs="Arial"/>
                <w:lang w:eastAsia="ja-JP"/>
              </w:rPr>
              <w:t>Frequency Range [MHz]</w:t>
            </w:r>
          </w:p>
        </w:tc>
        <w:tc>
          <w:tcPr>
            <w:tcW w:w="4410" w:type="dxa"/>
            <w:tcBorders>
              <w:top w:val="single" w:sz="4" w:space="0" w:color="000000"/>
              <w:bottom w:val="single" w:sz="4" w:space="0" w:color="000000"/>
              <w:right w:val="single" w:sz="4" w:space="0" w:color="000000"/>
            </w:tcBorders>
          </w:tcPr>
          <w:p w:rsidR="00836994" w:rsidRDefault="00836994" w:rsidP="00041DBE">
            <w:pPr>
              <w:pStyle w:val="TAH"/>
              <w:rPr>
                <w:rFonts w:cs="Arial"/>
                <w:lang w:eastAsia="ja-JP"/>
              </w:rPr>
            </w:pPr>
            <w:r>
              <w:rPr>
                <w:rFonts w:cs="Arial"/>
                <w:lang w:eastAsia="ja-JP"/>
              </w:rPr>
              <w:t>Allocation</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836994" w:rsidRPr="007F5C36" w:rsidRDefault="00836994" w:rsidP="00041DBE">
            <w:pPr>
              <w:pStyle w:val="TAH"/>
              <w:rPr>
                <w:rFonts w:cs="Arial"/>
                <w:lang w:eastAsia="ja-JP"/>
              </w:rPr>
            </w:pPr>
            <w:r>
              <w:rPr>
                <w:rFonts w:cs="Arial"/>
                <w:lang w:eastAsia="ja-JP"/>
              </w:rPr>
              <w:t>Applications/Notes</w:t>
            </w:r>
          </w:p>
        </w:tc>
      </w:tr>
      <w:tr w:rsidR="00836994" w:rsidRPr="007F5C36" w:rsidTr="00041DBE">
        <w:tblPrEx>
          <w:tblBorders>
            <w:top w:val="none" w:sz="0" w:space="0" w:color="auto"/>
          </w:tblBorders>
        </w:tblPrEx>
        <w:trPr>
          <w:trHeight w:val="724"/>
          <w:jc w:val="center"/>
        </w:trPr>
        <w:tc>
          <w:tcPr>
            <w:tcW w:w="1885" w:type="dxa"/>
            <w:tcBorders>
              <w:left w:val="single" w:sz="4" w:space="0" w:color="000000"/>
              <w:bottom w:val="single" w:sz="4" w:space="0" w:color="000000"/>
              <w:right w:val="single" w:sz="4" w:space="0" w:color="000000"/>
            </w:tcBorders>
          </w:tcPr>
          <w:p w:rsidR="00836994" w:rsidRPr="007F5C36" w:rsidRDefault="00836994" w:rsidP="00041DBE">
            <w:pPr>
              <w:pStyle w:val="TAC"/>
              <w:jc w:val="left"/>
            </w:pPr>
            <w:r>
              <w:t>7 145 – 7 190</w:t>
            </w:r>
          </w:p>
        </w:tc>
        <w:tc>
          <w:tcPr>
            <w:tcW w:w="4410" w:type="dxa"/>
            <w:tcBorders>
              <w:top w:val="single" w:sz="4" w:space="0" w:color="000000"/>
              <w:bottom w:val="single" w:sz="4" w:space="0" w:color="000000"/>
              <w:right w:val="single" w:sz="4" w:space="0" w:color="000000"/>
            </w:tcBorders>
          </w:tcPr>
          <w:p w:rsidR="00836994" w:rsidRDefault="00836994" w:rsidP="00041DBE">
            <w:pPr>
              <w:pStyle w:val="TAC"/>
              <w:jc w:val="left"/>
              <w:rPr>
                <w:sz w:val="16"/>
              </w:rPr>
            </w:pPr>
            <w:r>
              <w:rPr>
                <w:sz w:val="16"/>
              </w:rPr>
              <w:t>FIXED</w:t>
            </w:r>
          </w:p>
          <w:p w:rsidR="00836994" w:rsidRDefault="00836994" w:rsidP="00041DBE">
            <w:pPr>
              <w:pStyle w:val="TAC"/>
              <w:jc w:val="left"/>
              <w:rPr>
                <w:sz w:val="16"/>
              </w:rPr>
            </w:pPr>
            <w:r>
              <w:rPr>
                <w:sz w:val="16"/>
              </w:rPr>
              <w:t>MOBILE</w:t>
            </w:r>
          </w:p>
          <w:p w:rsidR="00836994" w:rsidRDefault="00836994" w:rsidP="00041DBE">
            <w:pPr>
              <w:pStyle w:val="TAC"/>
              <w:jc w:val="left"/>
              <w:rPr>
                <w:sz w:val="16"/>
              </w:rPr>
            </w:pPr>
            <w:r>
              <w:rPr>
                <w:sz w:val="16"/>
              </w:rPr>
              <w:t>SPACE RESEARCH (DEEP SPACE) (EARTH TO SPACE)</w:t>
            </w:r>
          </w:p>
          <w:p w:rsidR="00836994" w:rsidRDefault="00836994" w:rsidP="00041DBE">
            <w:pPr>
              <w:pStyle w:val="TAC"/>
              <w:jc w:val="left"/>
              <w:rPr>
                <w:sz w:val="16"/>
              </w:rPr>
            </w:pPr>
            <w:r>
              <w:rPr>
                <w:sz w:val="16"/>
              </w:rPr>
              <w:t>Space Operation (Earth-to-space)</w:t>
            </w:r>
          </w:p>
          <w:p w:rsidR="00836994" w:rsidRDefault="00836994" w:rsidP="00041DBE">
            <w:pPr>
              <w:pStyle w:val="TAC"/>
              <w:jc w:val="left"/>
              <w:rPr>
                <w:sz w:val="16"/>
              </w:rPr>
            </w:pPr>
          </w:p>
          <w:p w:rsidR="00836994" w:rsidRPr="000D51EC" w:rsidRDefault="00836994" w:rsidP="00041DBE">
            <w:pPr>
              <w:pStyle w:val="TAC"/>
              <w:jc w:val="left"/>
              <w:rPr>
                <w:sz w:val="16"/>
              </w:rPr>
            </w:pPr>
            <w:r>
              <w:rPr>
                <w:sz w:val="16"/>
              </w:rPr>
              <w:t>5.458</w:t>
            </w:r>
          </w:p>
        </w:tc>
        <w:tc>
          <w:tcPr>
            <w:tcW w:w="3060" w:type="dxa"/>
            <w:tcBorders>
              <w:left w:val="single" w:sz="4" w:space="0" w:color="000000"/>
              <w:bottom w:val="single" w:sz="4" w:space="0" w:color="000000"/>
              <w:right w:val="single" w:sz="4" w:space="0" w:color="000000"/>
            </w:tcBorders>
            <w:vAlign w:val="bottom"/>
          </w:tcPr>
          <w:p w:rsidR="00836994" w:rsidRDefault="00836994" w:rsidP="00041DBE">
            <w:pPr>
              <w:pStyle w:val="TAL"/>
              <w:rPr>
                <w:bCs/>
                <w:sz w:val="16"/>
              </w:rPr>
            </w:pPr>
            <w:r>
              <w:rPr>
                <w:bCs/>
                <w:sz w:val="16"/>
              </w:rPr>
              <w:t>Fixed/ Point-to-point</w:t>
            </w:r>
          </w:p>
          <w:p w:rsidR="00836994" w:rsidRDefault="00836994" w:rsidP="00041DBE">
            <w:pPr>
              <w:pStyle w:val="TAL"/>
              <w:rPr>
                <w:bCs/>
                <w:sz w:val="16"/>
              </w:rPr>
            </w:pPr>
          </w:p>
          <w:p w:rsidR="00836994" w:rsidRDefault="00836994" w:rsidP="00041DBE">
            <w:pPr>
              <w:pStyle w:val="TAL"/>
              <w:rPr>
                <w:bCs/>
                <w:sz w:val="16"/>
              </w:rPr>
            </w:pPr>
            <w:r>
              <w:rPr>
                <w:bCs/>
                <w:sz w:val="16"/>
              </w:rPr>
              <w:t>PMSE/ portable or mobile wireless video, cordless camera, temporary vid</w:t>
            </w:r>
            <w:r w:rsidR="00041DBE">
              <w:rPr>
                <w:bCs/>
                <w:sz w:val="16"/>
              </w:rPr>
              <w:t>e</w:t>
            </w:r>
            <w:r>
              <w:rPr>
                <w:bCs/>
                <w:sz w:val="16"/>
              </w:rPr>
              <w:t>o links in 7-8.5 GHz tuning range</w:t>
            </w:r>
          </w:p>
          <w:p w:rsidR="00836994" w:rsidRDefault="00836994" w:rsidP="00041DBE">
            <w:pPr>
              <w:pStyle w:val="TAL"/>
              <w:rPr>
                <w:bCs/>
                <w:sz w:val="16"/>
              </w:rPr>
            </w:pPr>
          </w:p>
          <w:p w:rsidR="00836994" w:rsidRDefault="00836994" w:rsidP="00041DBE">
            <w:pPr>
              <w:pStyle w:val="TAL"/>
              <w:rPr>
                <w:bCs/>
                <w:sz w:val="16"/>
              </w:rPr>
            </w:pPr>
            <w:r>
              <w:rPr>
                <w:bCs/>
                <w:sz w:val="16"/>
              </w:rPr>
              <w:t>Radiodetermination applications/ within 6.0-8.5 GHz for LPR applications</w:t>
            </w:r>
          </w:p>
          <w:p w:rsidR="00836994" w:rsidRDefault="00836994" w:rsidP="00041DBE">
            <w:pPr>
              <w:pStyle w:val="TAL"/>
              <w:rPr>
                <w:bCs/>
                <w:sz w:val="16"/>
              </w:rPr>
            </w:pPr>
          </w:p>
          <w:p w:rsidR="00836994" w:rsidRPr="000D51EC" w:rsidRDefault="00836994" w:rsidP="00041DBE">
            <w:pPr>
              <w:pStyle w:val="TAL"/>
              <w:rPr>
                <w:bCs/>
                <w:sz w:val="16"/>
              </w:rPr>
            </w:pPr>
            <w:r>
              <w:rPr>
                <w:bCs/>
                <w:sz w:val="16"/>
              </w:rPr>
              <w:t>UWB applications/Generic UWB. On-board aircraft regulations within 6.0-8.5 GHz</w:t>
            </w:r>
          </w:p>
        </w:tc>
      </w:tr>
    </w:tbl>
    <w:p w:rsidR="008F363D" w:rsidRPr="008F363D" w:rsidRDefault="008F363D" w:rsidP="00BB6BF6"/>
    <w:p w:rsidR="00FC2698" w:rsidRDefault="008034C8" w:rsidP="00FC2698">
      <w:pPr>
        <w:pStyle w:val="Heading4"/>
      </w:pPr>
      <w:bookmarkStart w:id="28" w:name="_Toc509398928"/>
      <w:r>
        <w:t>4.1.1.2</w:t>
      </w:r>
      <w:r>
        <w:tab/>
      </w:r>
      <w:r w:rsidR="00FC2698">
        <w:t>Licensed operations</w:t>
      </w:r>
      <w:bookmarkEnd w:id="28"/>
    </w:p>
    <w:p w:rsidR="007E2FEA" w:rsidRPr="002F0E4E" w:rsidRDefault="007E2FEA" w:rsidP="00285B9C">
      <w:r w:rsidRPr="002F0E4E">
        <w:t xml:space="preserve">ETSI TFES has </w:t>
      </w:r>
      <w:r w:rsidR="00285B9C">
        <w:t>finalized</w:t>
      </w:r>
      <w:r w:rsidR="00285B9C" w:rsidRPr="002F0E4E">
        <w:t xml:space="preserve"> </w:t>
      </w:r>
      <w:r w:rsidRPr="002F0E4E">
        <w:t xml:space="preserve">a Technical Report [26] </w:t>
      </w:r>
      <w:r w:rsidR="00285B9C" w:rsidRPr="00621D35">
        <w:t xml:space="preserve">on the </w:t>
      </w:r>
      <w:r w:rsidR="00285B9C">
        <w:t>“</w:t>
      </w:r>
      <w:r w:rsidR="00285B9C" w:rsidRPr="00621D35">
        <w:t>possibility of sharing the band 6425-7125 MHz between the incumbent services and MFCN (Mobile/Fixed Communication Network) services</w:t>
      </w:r>
      <w:r w:rsidR="00285B9C">
        <w:t>.”</w:t>
      </w:r>
      <w:r w:rsidRPr="002F0E4E">
        <w:t xml:space="preserve">. </w:t>
      </w:r>
    </w:p>
    <w:p w:rsidR="00555633" w:rsidRPr="00555633" w:rsidRDefault="00041DBE" w:rsidP="00555633">
      <w:pPr>
        <w:rPr>
          <w:i/>
          <w:color w:val="FF0000"/>
        </w:rPr>
      </w:pPr>
      <w:r w:rsidRPr="00555633">
        <w:rPr>
          <w:i/>
          <w:color w:val="FF0000"/>
        </w:rPr>
        <w:t xml:space="preserve">Editor’s note: </w:t>
      </w:r>
      <w:r w:rsidR="007E2FEA">
        <w:rPr>
          <w:i/>
          <w:color w:val="FF0000"/>
        </w:rPr>
        <w:t xml:space="preserve">This </w:t>
      </w:r>
      <w:r w:rsidR="00285B9C">
        <w:rPr>
          <w:i/>
          <w:color w:val="FF0000"/>
        </w:rPr>
        <w:t xml:space="preserve">TR </w:t>
      </w:r>
      <w:r w:rsidR="007E2FEA">
        <w:rPr>
          <w:i/>
          <w:color w:val="FF0000"/>
        </w:rPr>
        <w:t xml:space="preserve">should be </w:t>
      </w:r>
      <w:r w:rsidR="00BF52CE">
        <w:rPr>
          <w:i/>
          <w:color w:val="FF0000"/>
        </w:rPr>
        <w:t xml:space="preserve">published </w:t>
      </w:r>
      <w:r w:rsidR="00285B9C">
        <w:rPr>
          <w:i/>
          <w:color w:val="FF0000"/>
        </w:rPr>
        <w:t>by Nov. 30</w:t>
      </w:r>
      <w:r w:rsidR="00285B9C" w:rsidRPr="007C1A75">
        <w:rPr>
          <w:i/>
          <w:color w:val="FF0000"/>
          <w:vertAlign w:val="superscript"/>
        </w:rPr>
        <w:t>th</w:t>
      </w:r>
      <w:r w:rsidR="00285B9C">
        <w:rPr>
          <w:i/>
          <w:color w:val="FF0000"/>
        </w:rPr>
        <w:t xml:space="preserve"> 2019</w:t>
      </w:r>
      <w:r w:rsidR="007E2FEA">
        <w:rPr>
          <w:i/>
          <w:color w:val="FF0000"/>
        </w:rPr>
        <w:t>.</w:t>
      </w:r>
    </w:p>
    <w:p w:rsidR="00FC2698" w:rsidRDefault="00FC2698" w:rsidP="00FC2698">
      <w:pPr>
        <w:pStyle w:val="Heading4"/>
      </w:pPr>
      <w:bookmarkStart w:id="29" w:name="_Toc509398929"/>
      <w:r>
        <w:t>4.1.1.</w:t>
      </w:r>
      <w:r w:rsidR="008034C8">
        <w:t>3</w:t>
      </w:r>
      <w:r>
        <w:tab/>
        <w:t>Unlicensed operations</w:t>
      </w:r>
      <w:bookmarkEnd w:id="29"/>
    </w:p>
    <w:p w:rsidR="00041DBE" w:rsidRDefault="00041DBE" w:rsidP="007C1A75">
      <w:r>
        <w:t>In December 2017, EC Radio Spectrum Committee finalized the Mandate to CEPT [21]</w:t>
      </w:r>
      <w:r w:rsidRPr="0050282A">
        <w:t xml:space="preserve"> to study and identify harmonised compa</w:t>
      </w:r>
      <w:r>
        <w:t>tibility and sharing technical conditions</w:t>
      </w:r>
      <w:r w:rsidRPr="0050282A">
        <w:t xml:space="preserve"> for a sustainable and efficient use on a shared basis of the frequency </w:t>
      </w:r>
      <w:r>
        <w:t>range</w:t>
      </w:r>
      <w:r w:rsidRPr="0050282A">
        <w:t xml:space="preserve"> 5</w:t>
      </w:r>
      <w:r>
        <w:t>.</w:t>
      </w:r>
      <w:r w:rsidRPr="0050282A">
        <w:t>925-6</w:t>
      </w:r>
      <w:r>
        <w:t>.4</w:t>
      </w:r>
      <w:r w:rsidRPr="0050282A">
        <w:t xml:space="preserve">25 </w:t>
      </w:r>
      <w:r>
        <w:t>G</w:t>
      </w:r>
      <w:r w:rsidRPr="0050282A">
        <w:t xml:space="preserve">Hz for </w:t>
      </w:r>
      <w:r w:rsidRPr="00FA2591">
        <w:t>Wireless Access Systems including Radio Local Area Networks</w:t>
      </w:r>
      <w:r>
        <w:t xml:space="preserve"> (WAS/RLANs)</w:t>
      </w:r>
      <w:r w:rsidRPr="0050282A">
        <w:t>.</w:t>
      </w:r>
    </w:p>
    <w:p w:rsidR="00041DBE" w:rsidRDefault="00041DBE" w:rsidP="007C1A75"/>
    <w:p w:rsidR="00041DBE" w:rsidRDefault="00041DBE" w:rsidP="007C1A75">
      <w:r w:rsidRPr="007428A8">
        <w:t>CEPT has created two new project teams, SE 45 and FM 57. The Project Team (PT) SE 45 has been tasked to undertake compatibility and sharing studies in the 6</w:t>
      </w:r>
      <w:r>
        <w:t xml:space="preserve"> </w:t>
      </w:r>
      <w:r w:rsidRPr="007428A8">
        <w:t>GHz</w:t>
      </w:r>
      <w:r>
        <w:t xml:space="preserve"> frequency range</w:t>
      </w:r>
      <w:r w:rsidRPr="007428A8">
        <w:t xml:space="preserve"> to support FM 57, and the latter will define the regulatory rules for the band. The scope of the work items in these groups is the introduction of low power wireless access systems (including RLAN) in the </w:t>
      </w:r>
      <w:r>
        <w:t>frequency range</w:t>
      </w:r>
      <w:r w:rsidRPr="007428A8">
        <w:t xml:space="preserve"> 5.925-6.425 GHz under a non-protected </w:t>
      </w:r>
      <w:r>
        <w:t>and non-</w:t>
      </w:r>
      <w:r w:rsidR="003F4239">
        <w:t>interference</w:t>
      </w:r>
      <w:r>
        <w:t xml:space="preserve"> </w:t>
      </w:r>
      <w:r>
        <w:lastRenderedPageBreak/>
        <w:t xml:space="preserve">basis, </w:t>
      </w:r>
      <w:r w:rsidRPr="007428A8">
        <w:t xml:space="preserve">ensuring certainty of continued operation, development and protection of existing services (Fixed Services (FS), Fixed Satellite Service (FSS)) considering </w:t>
      </w:r>
      <w:r>
        <w:t>RR</w:t>
      </w:r>
      <w:r w:rsidRPr="007428A8">
        <w:t xml:space="preserve"> 5.440 and 5.458. </w:t>
      </w:r>
    </w:p>
    <w:p w:rsidR="00041DBE" w:rsidRPr="007428A8" w:rsidRDefault="00041DBE" w:rsidP="007C1A75"/>
    <w:p w:rsidR="00041DBE" w:rsidRDefault="00041DBE" w:rsidP="007C1A75">
      <w:r w:rsidRPr="007428A8">
        <w:t xml:space="preserve">ETSI </w:t>
      </w:r>
      <w:r>
        <w:t>has developed the draft TR 103 524 [22</w:t>
      </w:r>
      <w:r w:rsidRPr="007428A8">
        <w:t xml:space="preserve">] </w:t>
      </w:r>
      <w:r>
        <w:t>providing information on</w:t>
      </w:r>
      <w:r w:rsidRPr="00DE053F">
        <w:t xml:space="preserve"> the technical par</w:t>
      </w:r>
      <w:r>
        <w:t>ameters</w:t>
      </w:r>
      <w:r w:rsidRPr="00DE053F">
        <w:t xml:space="preserve"> for WAS/RLANs</w:t>
      </w:r>
      <w:r>
        <w:t xml:space="preserve"> to support the </w:t>
      </w:r>
      <w:r w:rsidRPr="00DE053F">
        <w:t xml:space="preserve">CEPT </w:t>
      </w:r>
      <w:r>
        <w:t>Work Items</w:t>
      </w:r>
      <w:r w:rsidRPr="00DE053F">
        <w:t xml:space="preserve"> activities covering </w:t>
      </w:r>
      <w:r>
        <w:t xml:space="preserve">the frequency range 5.925 GHz to 6.425 GHz. In addition, it </w:t>
      </w:r>
      <w:r w:rsidRPr="00DE053F">
        <w:t>contains a request for considering</w:t>
      </w:r>
      <w:r>
        <w:t xml:space="preserve"> additional frequencies up to 6.725 G</w:t>
      </w:r>
      <w:r w:rsidRPr="00DE053F">
        <w:t>Hz.</w:t>
      </w:r>
    </w:p>
    <w:p w:rsidR="00041DBE" w:rsidRPr="007428A8" w:rsidRDefault="00041DBE" w:rsidP="007C1A75"/>
    <w:p w:rsidR="00041DBE" w:rsidRDefault="00041DBE" w:rsidP="007C1A75">
      <w:r>
        <w:t>ETSI assumptions/proposals on technical RLAN parameters to be used for compatibility and sharing studies are reported in the following:</w:t>
      </w:r>
    </w:p>
    <w:p w:rsidR="00041DBE" w:rsidRPr="00041DBE" w:rsidRDefault="00041DBE" w:rsidP="007C1A75">
      <w:pPr>
        <w:pStyle w:val="B1"/>
        <w:numPr>
          <w:ilvl w:val="0"/>
          <w:numId w:val="8"/>
        </w:numPr>
        <w:rPr>
          <w:lang w:eastAsia="en-JM"/>
        </w:rPr>
      </w:pPr>
      <w:r w:rsidRPr="00041DBE">
        <w:rPr>
          <w:lang w:eastAsia="en-JM"/>
        </w:rPr>
        <w:t>BS maximum TX output power: 30 dBm EIRP;</w:t>
      </w:r>
    </w:p>
    <w:p w:rsidR="00041DBE" w:rsidRPr="00041DBE" w:rsidRDefault="00041DBE" w:rsidP="007C1A75">
      <w:pPr>
        <w:pStyle w:val="B1"/>
        <w:numPr>
          <w:ilvl w:val="0"/>
          <w:numId w:val="8"/>
        </w:numPr>
        <w:ind w:left="851" w:hanging="207"/>
        <w:rPr>
          <w:lang w:eastAsia="en-JM"/>
        </w:rPr>
      </w:pPr>
      <w:r w:rsidRPr="00041DBE">
        <w:rPr>
          <w:lang w:eastAsia="en-JM"/>
        </w:rPr>
        <w:t>Band plan: 5.925-6.725 GHz (guard band towards ITS below 5.925 GHz may be accommodated at the lower edge);</w:t>
      </w:r>
    </w:p>
    <w:p w:rsidR="00041DBE" w:rsidRPr="00041DBE" w:rsidRDefault="00041DBE" w:rsidP="007C1A75">
      <w:pPr>
        <w:pStyle w:val="B1"/>
        <w:numPr>
          <w:ilvl w:val="0"/>
          <w:numId w:val="8"/>
        </w:numPr>
        <w:ind w:left="851" w:hanging="207"/>
        <w:rPr>
          <w:lang w:eastAsia="en-JM"/>
        </w:rPr>
      </w:pPr>
      <w:r w:rsidRPr="00041DBE">
        <w:rPr>
          <w:lang w:eastAsia="en-JM"/>
        </w:rPr>
        <w:t>Channel BW: 20, 40, 80, 160 MHz for the IEEE802 standard;</w:t>
      </w:r>
      <w:r w:rsidRPr="00FC34CD">
        <w:t xml:space="preserve"> </w:t>
      </w:r>
      <w:r w:rsidRPr="00041DBE">
        <w:rPr>
          <w:lang w:eastAsia="en-JM"/>
        </w:rPr>
        <w:t>wider channel bandwidth can be supported by 3GPP standards via carrier aggregation, up to 32 carriers (including at least one anchor carrier in a licensed band) for eLAA. (Similar configurations for NR-U mentioned but without details on bandwidths and aggregated carriers).</w:t>
      </w:r>
    </w:p>
    <w:p w:rsidR="00041DBE" w:rsidRPr="00041DBE" w:rsidRDefault="00041DBE" w:rsidP="007C1A75">
      <w:pPr>
        <w:pStyle w:val="B1"/>
        <w:numPr>
          <w:ilvl w:val="0"/>
          <w:numId w:val="8"/>
        </w:numPr>
        <w:ind w:left="851" w:hanging="207"/>
        <w:rPr>
          <w:lang w:eastAsia="en-JM"/>
        </w:rPr>
      </w:pPr>
      <w:r w:rsidRPr="00041DBE">
        <w:rPr>
          <w:lang w:eastAsia="en-JM"/>
        </w:rPr>
        <w:t>TX unwanted emissions in the 6 GHz bands: same transmitter spectrum mask as used in 5 GHz (since same modulation assumed) shown in Figure 4.1.1.3-1;</w:t>
      </w:r>
    </w:p>
    <w:p w:rsidR="00041DBE" w:rsidRDefault="00041DBE" w:rsidP="00041DBE">
      <w:pPr>
        <w:pStyle w:val="ListParagraph"/>
        <w:rPr>
          <w:rFonts w:ascii="Arial" w:hAnsi="Arial" w:cs="Arial"/>
          <w:sz w:val="20"/>
          <w:szCs w:val="20"/>
          <w:lang w:val="en-GB" w:eastAsia="en-JM"/>
        </w:rPr>
      </w:pPr>
    </w:p>
    <w:p w:rsidR="00555633" w:rsidRPr="00041DBE" w:rsidRDefault="00555633" w:rsidP="00041DBE">
      <w:pPr>
        <w:pStyle w:val="ListParagraph"/>
        <w:rPr>
          <w:rFonts w:ascii="Arial" w:hAnsi="Arial" w:cs="Arial"/>
          <w:sz w:val="20"/>
          <w:szCs w:val="20"/>
          <w:lang w:val="en-GB" w:eastAsia="en-JM"/>
        </w:rPr>
      </w:pPr>
    </w:p>
    <w:p w:rsidR="00041DBE" w:rsidRPr="00041DBE" w:rsidRDefault="000B4FE1" w:rsidP="00041DBE">
      <w:pPr>
        <w:pStyle w:val="ListParagraph"/>
        <w:rPr>
          <w:rFonts w:ascii="Arial" w:hAnsi="Arial" w:cs="Arial"/>
          <w:sz w:val="20"/>
          <w:szCs w:val="20"/>
          <w:lang w:val="en-GB" w:eastAsia="en-JM"/>
        </w:rPr>
      </w:pPr>
      <w:r>
        <w:rPr>
          <w:rFonts w:ascii="Arial" w:hAnsi="Arial" w:cs="Arial"/>
          <w:noProof/>
          <w:sz w:val="20"/>
          <w:szCs w:val="20"/>
          <w:lang w:val="en-GB" w:eastAsia="en-JM"/>
        </w:rPr>
        <w:pict>
          <v:shape id="Picture 1" o:spid="_x0000_i1027" type="#_x0000_t75" style="width:453.9pt;height:223.5pt;visibility:visible">
            <v:imagedata r:id="rId13" o:title=""/>
          </v:shape>
        </w:pict>
      </w:r>
    </w:p>
    <w:p w:rsidR="00041DBE" w:rsidRPr="00041DBE" w:rsidRDefault="00041DBE" w:rsidP="00041DBE">
      <w:pPr>
        <w:pStyle w:val="ListParagraph"/>
        <w:jc w:val="center"/>
        <w:rPr>
          <w:rFonts w:ascii="Arial" w:hAnsi="Arial" w:cs="Arial"/>
          <w:sz w:val="20"/>
          <w:szCs w:val="20"/>
          <w:lang w:val="en-GB" w:eastAsia="en-JM"/>
        </w:rPr>
      </w:pPr>
    </w:p>
    <w:p w:rsidR="00041DBE" w:rsidRPr="00041DBE" w:rsidRDefault="00041DBE" w:rsidP="007C1A75">
      <w:pPr>
        <w:pStyle w:val="TF"/>
        <w:rPr>
          <w:lang w:eastAsia="en-JM"/>
        </w:rPr>
      </w:pPr>
      <w:r w:rsidRPr="00041DBE">
        <w:rPr>
          <w:lang w:eastAsia="en-JM"/>
        </w:rPr>
        <w:t xml:space="preserve">Figure 4.1.1.3-1: Transmit spectral power mask for RLAN equipment </w:t>
      </w:r>
    </w:p>
    <w:p w:rsidR="00041DBE" w:rsidRPr="00041DBE" w:rsidRDefault="00041DBE" w:rsidP="00041DBE">
      <w:pPr>
        <w:pStyle w:val="ListParagraph"/>
        <w:jc w:val="center"/>
        <w:rPr>
          <w:rFonts w:ascii="Arial" w:hAnsi="Arial" w:cs="Arial"/>
          <w:sz w:val="20"/>
          <w:szCs w:val="20"/>
          <w:lang w:val="en-GB" w:eastAsia="en-JM"/>
        </w:rPr>
      </w:pPr>
    </w:p>
    <w:p w:rsidR="00041DBE" w:rsidRPr="00041DBE" w:rsidRDefault="00041DBE" w:rsidP="00041DBE">
      <w:pPr>
        <w:pStyle w:val="ListParagraph"/>
        <w:jc w:val="center"/>
        <w:rPr>
          <w:rFonts w:ascii="Arial" w:hAnsi="Arial" w:cs="Arial"/>
          <w:sz w:val="20"/>
          <w:szCs w:val="20"/>
          <w:lang w:val="en-GB" w:eastAsia="en-JM"/>
        </w:rPr>
      </w:pPr>
    </w:p>
    <w:p w:rsidR="00041DBE" w:rsidRPr="00041DBE" w:rsidRDefault="00041DBE" w:rsidP="007C1A75">
      <w:pPr>
        <w:pStyle w:val="B1"/>
        <w:numPr>
          <w:ilvl w:val="0"/>
          <w:numId w:val="9"/>
        </w:numPr>
        <w:ind w:left="851" w:hanging="207"/>
        <w:rPr>
          <w:lang w:eastAsia="en-JM"/>
        </w:rPr>
      </w:pPr>
      <w:r w:rsidRPr="00041DBE">
        <w:rPr>
          <w:lang w:eastAsia="en-JM"/>
        </w:rPr>
        <w:t xml:space="preserve">TX unwanted emissions outside the 6 GHz bands: as specified in ERC Recommendation 74.01 [23] and reported in Table 4.1.1.3-1.  </w:t>
      </w:r>
    </w:p>
    <w:p w:rsidR="00041DBE" w:rsidRPr="00041DBE" w:rsidRDefault="00041DBE" w:rsidP="00041DBE">
      <w:pPr>
        <w:pStyle w:val="ListParagraph"/>
        <w:rPr>
          <w:rFonts w:ascii="Arial" w:hAnsi="Arial" w:cs="Arial"/>
          <w:sz w:val="20"/>
          <w:szCs w:val="20"/>
          <w:lang w:val="en-GB" w:eastAsia="en-JM"/>
        </w:rPr>
      </w:pPr>
    </w:p>
    <w:p w:rsidR="00555633" w:rsidRDefault="00555633" w:rsidP="00041DBE">
      <w:pPr>
        <w:pStyle w:val="ListParagraph"/>
        <w:jc w:val="center"/>
      </w:pPr>
      <w:bookmarkStart w:id="30" w:name="_Ref375161572"/>
    </w:p>
    <w:p w:rsidR="00555633" w:rsidRDefault="00555633" w:rsidP="00041DBE">
      <w:pPr>
        <w:pStyle w:val="ListParagraph"/>
        <w:jc w:val="center"/>
        <w:rPr>
          <w:rFonts w:ascii="Arial" w:hAnsi="Arial" w:cs="Arial"/>
          <w:sz w:val="20"/>
          <w:szCs w:val="20"/>
          <w:lang w:val="en-GB" w:eastAsia="en-JM"/>
        </w:rPr>
      </w:pPr>
    </w:p>
    <w:p w:rsidR="00555633" w:rsidRDefault="00555633" w:rsidP="00041DBE">
      <w:pPr>
        <w:pStyle w:val="ListParagraph"/>
        <w:jc w:val="center"/>
        <w:rPr>
          <w:rFonts w:ascii="Arial" w:hAnsi="Arial" w:cs="Arial"/>
          <w:sz w:val="20"/>
          <w:szCs w:val="20"/>
          <w:lang w:val="en-GB" w:eastAsia="en-JM"/>
        </w:rPr>
      </w:pPr>
    </w:p>
    <w:p w:rsidR="00555633" w:rsidRDefault="00555633" w:rsidP="00041DBE">
      <w:pPr>
        <w:pStyle w:val="ListParagraph"/>
        <w:jc w:val="center"/>
        <w:rPr>
          <w:rFonts w:ascii="Arial" w:hAnsi="Arial" w:cs="Arial"/>
          <w:sz w:val="20"/>
          <w:szCs w:val="20"/>
          <w:lang w:val="en-GB" w:eastAsia="en-JM"/>
        </w:rPr>
      </w:pPr>
    </w:p>
    <w:p w:rsidR="00555633" w:rsidRDefault="00555633" w:rsidP="00041DBE">
      <w:pPr>
        <w:pStyle w:val="ListParagraph"/>
        <w:jc w:val="center"/>
        <w:rPr>
          <w:rFonts w:ascii="Arial" w:hAnsi="Arial" w:cs="Arial"/>
          <w:sz w:val="20"/>
          <w:szCs w:val="20"/>
          <w:lang w:val="en-GB" w:eastAsia="en-JM"/>
        </w:rPr>
      </w:pPr>
    </w:p>
    <w:p w:rsidR="00555633" w:rsidRDefault="00555633" w:rsidP="00041DBE">
      <w:pPr>
        <w:pStyle w:val="ListParagraph"/>
        <w:jc w:val="center"/>
        <w:rPr>
          <w:rFonts w:ascii="Arial" w:hAnsi="Arial" w:cs="Arial"/>
          <w:sz w:val="20"/>
          <w:szCs w:val="20"/>
          <w:lang w:val="en-GB" w:eastAsia="en-JM"/>
        </w:rPr>
      </w:pPr>
    </w:p>
    <w:p w:rsidR="00555633" w:rsidRDefault="00555633" w:rsidP="007C1A75">
      <w:pPr>
        <w:pStyle w:val="TH"/>
        <w:rPr>
          <w:lang w:eastAsia="en-JM"/>
        </w:rPr>
      </w:pPr>
    </w:p>
    <w:p w:rsidR="00041DBE" w:rsidRPr="00041DBE" w:rsidRDefault="00041DBE" w:rsidP="007C1A75">
      <w:pPr>
        <w:pStyle w:val="TH"/>
        <w:rPr>
          <w:lang w:eastAsia="en-JM"/>
        </w:rPr>
      </w:pPr>
      <w:r w:rsidRPr="00041DBE">
        <w:rPr>
          <w:lang w:eastAsia="en-JM"/>
        </w:rPr>
        <w:t xml:space="preserve">Table </w:t>
      </w:r>
      <w:bookmarkEnd w:id="30"/>
      <w:r w:rsidRPr="00041DBE">
        <w:rPr>
          <w:lang w:eastAsia="en-JM"/>
        </w:rPr>
        <w:t>4.1.1.3-1: Out of band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1968"/>
        <w:gridCol w:w="2409"/>
      </w:tblGrid>
      <w:tr w:rsidR="00041DBE" w:rsidRPr="009469C6" w:rsidTr="00041DBE">
        <w:trPr>
          <w:jc w:val="center"/>
        </w:trPr>
        <w:tc>
          <w:tcPr>
            <w:tcW w:w="2464" w:type="dxa"/>
            <w:tcBorders>
              <w:bottom w:val="single" w:sz="6" w:space="0" w:color="000000"/>
            </w:tcBorders>
            <w:shd w:val="solid" w:color="FFFFFF" w:fill="FFFFFF"/>
          </w:tcPr>
          <w:p w:rsidR="00041DBE" w:rsidRPr="009469C6" w:rsidRDefault="00041DBE" w:rsidP="00041DBE">
            <w:pPr>
              <w:pStyle w:val="TAH"/>
              <w:rPr>
                <w:lang w:val="en-US"/>
              </w:rPr>
            </w:pPr>
            <w:r w:rsidRPr="009469C6">
              <w:rPr>
                <w:lang w:val="en-US"/>
              </w:rPr>
              <w:t>Frequency range</w:t>
            </w:r>
          </w:p>
        </w:tc>
        <w:tc>
          <w:tcPr>
            <w:tcW w:w="1968" w:type="dxa"/>
            <w:tcBorders>
              <w:bottom w:val="single" w:sz="6" w:space="0" w:color="000000"/>
            </w:tcBorders>
            <w:shd w:val="solid" w:color="FFFFFF" w:fill="FFFFFF"/>
          </w:tcPr>
          <w:p w:rsidR="00041DBE" w:rsidRPr="009469C6" w:rsidRDefault="00041DBE" w:rsidP="00041DBE">
            <w:pPr>
              <w:pStyle w:val="TAH"/>
              <w:rPr>
                <w:lang w:val="en-US"/>
              </w:rPr>
            </w:pPr>
            <w:r>
              <w:rPr>
                <w:lang w:val="en-US"/>
              </w:rPr>
              <w:t>Limits</w:t>
            </w:r>
          </w:p>
        </w:tc>
        <w:tc>
          <w:tcPr>
            <w:tcW w:w="2409" w:type="dxa"/>
            <w:tcBorders>
              <w:bottom w:val="single" w:sz="6" w:space="0" w:color="000000"/>
            </w:tcBorders>
            <w:shd w:val="solid" w:color="FFFFFF" w:fill="FFFFFF"/>
          </w:tcPr>
          <w:p w:rsidR="00041DBE" w:rsidRPr="009469C6" w:rsidRDefault="00041DBE" w:rsidP="00041DBE">
            <w:pPr>
              <w:pStyle w:val="TAH"/>
              <w:rPr>
                <w:lang w:val="en-US"/>
              </w:rPr>
            </w:pPr>
            <w:r>
              <w:rPr>
                <w:lang w:val="en-US"/>
              </w:rPr>
              <w:t xml:space="preserve">Reference </w:t>
            </w:r>
            <w:r w:rsidRPr="009469C6">
              <w:rPr>
                <w:lang w:val="en-US"/>
              </w:rPr>
              <w:t>Bandwidth</w:t>
            </w:r>
          </w:p>
        </w:tc>
      </w:tr>
      <w:tr w:rsidR="00041DBE" w:rsidRPr="009469C6" w:rsidTr="00041DBE">
        <w:trPr>
          <w:jc w:val="center"/>
        </w:trPr>
        <w:tc>
          <w:tcPr>
            <w:tcW w:w="2464" w:type="dxa"/>
            <w:shd w:val="clear" w:color="auto" w:fill="auto"/>
          </w:tcPr>
          <w:p w:rsidR="00041DBE" w:rsidRPr="009469C6" w:rsidRDefault="00041DBE" w:rsidP="00041DBE">
            <w:pPr>
              <w:pStyle w:val="TAC"/>
              <w:rPr>
                <w:lang w:val="en-US"/>
              </w:rPr>
            </w:pPr>
            <w:r w:rsidRPr="009469C6">
              <w:rPr>
                <w:lang w:val="en-US"/>
              </w:rPr>
              <w:t>30-47 MHz</w:t>
            </w:r>
          </w:p>
        </w:tc>
        <w:tc>
          <w:tcPr>
            <w:tcW w:w="1968" w:type="dxa"/>
            <w:shd w:val="clear" w:color="auto" w:fill="auto"/>
          </w:tcPr>
          <w:p w:rsidR="00041DBE" w:rsidRPr="009469C6" w:rsidRDefault="00041DBE" w:rsidP="00041DBE">
            <w:pPr>
              <w:pStyle w:val="TAC"/>
              <w:rPr>
                <w:lang w:val="en-US"/>
              </w:rPr>
            </w:pPr>
            <w:r w:rsidRPr="009469C6">
              <w:rPr>
                <w:lang w:val="en-US"/>
              </w:rPr>
              <w:t>-36 dBm</w:t>
            </w:r>
          </w:p>
        </w:tc>
        <w:tc>
          <w:tcPr>
            <w:tcW w:w="2409" w:type="dxa"/>
            <w:shd w:val="clear" w:color="auto" w:fill="auto"/>
          </w:tcPr>
          <w:p w:rsidR="00041DBE" w:rsidRPr="009469C6" w:rsidRDefault="00041DBE" w:rsidP="00041DBE">
            <w:pPr>
              <w:pStyle w:val="TAC"/>
              <w:rPr>
                <w:lang w:val="en-US"/>
              </w:rPr>
            </w:pPr>
            <w:r w:rsidRPr="009469C6">
              <w:rPr>
                <w:lang w:val="en-US"/>
              </w:rPr>
              <w:t>100 kHz</w:t>
            </w:r>
          </w:p>
        </w:tc>
      </w:tr>
      <w:tr w:rsidR="00041DBE" w:rsidRPr="009469C6" w:rsidTr="00041DBE">
        <w:trPr>
          <w:jc w:val="center"/>
        </w:trPr>
        <w:tc>
          <w:tcPr>
            <w:tcW w:w="2464" w:type="dxa"/>
            <w:shd w:val="clear" w:color="auto" w:fill="auto"/>
          </w:tcPr>
          <w:p w:rsidR="00041DBE" w:rsidRPr="009469C6" w:rsidRDefault="00041DBE" w:rsidP="00041DBE">
            <w:pPr>
              <w:pStyle w:val="TAC"/>
              <w:rPr>
                <w:lang w:val="en-US"/>
              </w:rPr>
            </w:pPr>
            <w:r w:rsidRPr="009469C6">
              <w:rPr>
                <w:lang w:val="en-US"/>
              </w:rPr>
              <w:t>47-7</w:t>
            </w:r>
            <w:r>
              <w:rPr>
                <w:lang w:val="en-US"/>
              </w:rPr>
              <w:t>4</w:t>
            </w:r>
            <w:r w:rsidRPr="009469C6">
              <w:rPr>
                <w:lang w:val="en-US"/>
              </w:rPr>
              <w:t xml:space="preserve"> MHz</w:t>
            </w:r>
          </w:p>
        </w:tc>
        <w:tc>
          <w:tcPr>
            <w:tcW w:w="1968" w:type="dxa"/>
            <w:shd w:val="clear" w:color="auto" w:fill="auto"/>
          </w:tcPr>
          <w:p w:rsidR="00041DBE" w:rsidRPr="009469C6" w:rsidRDefault="00041DBE" w:rsidP="00041DBE">
            <w:pPr>
              <w:pStyle w:val="TAC"/>
              <w:rPr>
                <w:lang w:val="en-US"/>
              </w:rPr>
            </w:pPr>
            <w:r w:rsidRPr="009469C6">
              <w:rPr>
                <w:lang w:val="en-US"/>
              </w:rPr>
              <w:t>-54 dBm</w:t>
            </w:r>
          </w:p>
        </w:tc>
        <w:tc>
          <w:tcPr>
            <w:tcW w:w="2409" w:type="dxa"/>
            <w:shd w:val="clear" w:color="auto" w:fill="auto"/>
          </w:tcPr>
          <w:p w:rsidR="00041DBE" w:rsidRPr="009469C6" w:rsidRDefault="00041DBE" w:rsidP="00041DBE">
            <w:pPr>
              <w:pStyle w:val="TAC"/>
              <w:rPr>
                <w:lang w:val="en-US"/>
              </w:rPr>
            </w:pPr>
            <w:r w:rsidRPr="009469C6">
              <w:rPr>
                <w:lang w:val="en-US"/>
              </w:rPr>
              <w:t>100 kHz</w:t>
            </w:r>
          </w:p>
        </w:tc>
      </w:tr>
      <w:tr w:rsidR="00041DBE" w:rsidRPr="009469C6" w:rsidTr="00041DBE">
        <w:trPr>
          <w:jc w:val="center"/>
        </w:trPr>
        <w:tc>
          <w:tcPr>
            <w:tcW w:w="2464" w:type="dxa"/>
            <w:shd w:val="clear" w:color="auto" w:fill="auto"/>
          </w:tcPr>
          <w:p w:rsidR="00041DBE" w:rsidRPr="009469C6" w:rsidRDefault="00041DBE" w:rsidP="00041DBE">
            <w:pPr>
              <w:pStyle w:val="TAC"/>
              <w:rPr>
                <w:lang w:val="en-US"/>
              </w:rPr>
            </w:pPr>
            <w:r w:rsidRPr="009469C6">
              <w:rPr>
                <w:lang w:val="en-US"/>
              </w:rPr>
              <w:t>7</w:t>
            </w:r>
            <w:r>
              <w:rPr>
                <w:lang w:val="en-US"/>
              </w:rPr>
              <w:t>4</w:t>
            </w:r>
            <w:r w:rsidRPr="009469C6">
              <w:rPr>
                <w:lang w:val="en-US"/>
              </w:rPr>
              <w:t>-87.5 MHz</w:t>
            </w:r>
          </w:p>
        </w:tc>
        <w:tc>
          <w:tcPr>
            <w:tcW w:w="1968" w:type="dxa"/>
            <w:shd w:val="clear" w:color="auto" w:fill="auto"/>
          </w:tcPr>
          <w:p w:rsidR="00041DBE" w:rsidRPr="009469C6" w:rsidRDefault="00041DBE" w:rsidP="00041DBE">
            <w:pPr>
              <w:pStyle w:val="TAC"/>
              <w:rPr>
                <w:lang w:val="en-US"/>
              </w:rPr>
            </w:pPr>
            <w:r w:rsidRPr="009469C6">
              <w:rPr>
                <w:lang w:val="en-US"/>
              </w:rPr>
              <w:t>-36 dBm</w:t>
            </w:r>
          </w:p>
        </w:tc>
        <w:tc>
          <w:tcPr>
            <w:tcW w:w="2409" w:type="dxa"/>
            <w:shd w:val="clear" w:color="auto" w:fill="auto"/>
          </w:tcPr>
          <w:p w:rsidR="00041DBE" w:rsidRPr="009469C6" w:rsidRDefault="00041DBE" w:rsidP="00041DBE">
            <w:pPr>
              <w:pStyle w:val="TAC"/>
              <w:rPr>
                <w:lang w:val="en-US"/>
              </w:rPr>
            </w:pPr>
            <w:r w:rsidRPr="009469C6">
              <w:rPr>
                <w:lang w:val="en-US"/>
              </w:rPr>
              <w:t>100 kHz</w:t>
            </w:r>
          </w:p>
        </w:tc>
      </w:tr>
      <w:tr w:rsidR="00041DBE" w:rsidRPr="009469C6" w:rsidTr="00041DBE">
        <w:trPr>
          <w:jc w:val="center"/>
        </w:trPr>
        <w:tc>
          <w:tcPr>
            <w:tcW w:w="2464" w:type="dxa"/>
            <w:shd w:val="clear" w:color="auto" w:fill="auto"/>
          </w:tcPr>
          <w:p w:rsidR="00041DBE" w:rsidRPr="009469C6" w:rsidRDefault="00041DBE" w:rsidP="00041DBE">
            <w:pPr>
              <w:pStyle w:val="TAC"/>
              <w:rPr>
                <w:lang w:val="en-US"/>
              </w:rPr>
            </w:pPr>
            <w:r w:rsidRPr="009469C6">
              <w:rPr>
                <w:lang w:val="en-US"/>
              </w:rPr>
              <w:t>87.5-118 MHz</w:t>
            </w:r>
          </w:p>
        </w:tc>
        <w:tc>
          <w:tcPr>
            <w:tcW w:w="1968" w:type="dxa"/>
            <w:shd w:val="clear" w:color="auto" w:fill="auto"/>
          </w:tcPr>
          <w:p w:rsidR="00041DBE" w:rsidRPr="009469C6" w:rsidRDefault="00041DBE" w:rsidP="00041DBE">
            <w:pPr>
              <w:pStyle w:val="TAC"/>
              <w:rPr>
                <w:lang w:val="en-US"/>
              </w:rPr>
            </w:pPr>
            <w:r w:rsidRPr="009469C6">
              <w:rPr>
                <w:lang w:val="en-US"/>
              </w:rPr>
              <w:t>-54 dBm</w:t>
            </w:r>
          </w:p>
        </w:tc>
        <w:tc>
          <w:tcPr>
            <w:tcW w:w="2409" w:type="dxa"/>
            <w:shd w:val="clear" w:color="auto" w:fill="auto"/>
          </w:tcPr>
          <w:p w:rsidR="00041DBE" w:rsidRPr="009469C6" w:rsidRDefault="00041DBE" w:rsidP="00041DBE">
            <w:pPr>
              <w:pStyle w:val="TAC"/>
              <w:rPr>
                <w:lang w:val="en-US"/>
              </w:rPr>
            </w:pPr>
            <w:r w:rsidRPr="009469C6">
              <w:rPr>
                <w:lang w:val="en-US"/>
              </w:rPr>
              <w:t>100 kHz</w:t>
            </w:r>
          </w:p>
        </w:tc>
      </w:tr>
      <w:tr w:rsidR="00041DBE" w:rsidRPr="009469C6" w:rsidTr="00041DBE">
        <w:trPr>
          <w:jc w:val="center"/>
        </w:trPr>
        <w:tc>
          <w:tcPr>
            <w:tcW w:w="2464" w:type="dxa"/>
            <w:shd w:val="clear" w:color="auto" w:fill="auto"/>
          </w:tcPr>
          <w:p w:rsidR="00041DBE" w:rsidRPr="009469C6" w:rsidRDefault="00041DBE" w:rsidP="00041DBE">
            <w:pPr>
              <w:pStyle w:val="TAC"/>
              <w:rPr>
                <w:lang w:val="en-US"/>
              </w:rPr>
            </w:pPr>
            <w:r w:rsidRPr="009469C6">
              <w:rPr>
                <w:lang w:val="en-US"/>
              </w:rPr>
              <w:t>118-174 MHz</w:t>
            </w:r>
          </w:p>
        </w:tc>
        <w:tc>
          <w:tcPr>
            <w:tcW w:w="1968" w:type="dxa"/>
            <w:shd w:val="clear" w:color="auto" w:fill="auto"/>
          </w:tcPr>
          <w:p w:rsidR="00041DBE" w:rsidRPr="009469C6" w:rsidRDefault="00041DBE" w:rsidP="00041DBE">
            <w:pPr>
              <w:pStyle w:val="TAC"/>
              <w:rPr>
                <w:lang w:val="en-US"/>
              </w:rPr>
            </w:pPr>
            <w:r w:rsidRPr="009469C6">
              <w:rPr>
                <w:lang w:val="en-US"/>
              </w:rPr>
              <w:t>-36 dBm</w:t>
            </w:r>
          </w:p>
        </w:tc>
        <w:tc>
          <w:tcPr>
            <w:tcW w:w="2409" w:type="dxa"/>
            <w:shd w:val="clear" w:color="auto" w:fill="auto"/>
          </w:tcPr>
          <w:p w:rsidR="00041DBE" w:rsidRPr="009469C6" w:rsidRDefault="00041DBE" w:rsidP="00041DBE">
            <w:pPr>
              <w:pStyle w:val="TAC"/>
              <w:rPr>
                <w:lang w:val="en-US"/>
              </w:rPr>
            </w:pPr>
            <w:r w:rsidRPr="009469C6">
              <w:rPr>
                <w:lang w:val="en-US"/>
              </w:rPr>
              <w:t>100 kHz</w:t>
            </w:r>
          </w:p>
        </w:tc>
      </w:tr>
      <w:tr w:rsidR="00041DBE" w:rsidRPr="009469C6" w:rsidTr="00041DBE">
        <w:trPr>
          <w:jc w:val="center"/>
        </w:trPr>
        <w:tc>
          <w:tcPr>
            <w:tcW w:w="2464" w:type="dxa"/>
            <w:shd w:val="clear" w:color="auto" w:fill="auto"/>
          </w:tcPr>
          <w:p w:rsidR="00041DBE" w:rsidRPr="009469C6" w:rsidRDefault="00041DBE" w:rsidP="00041DBE">
            <w:pPr>
              <w:pStyle w:val="TAC"/>
              <w:rPr>
                <w:lang w:val="en-US"/>
              </w:rPr>
            </w:pPr>
            <w:r w:rsidRPr="009469C6">
              <w:rPr>
                <w:lang w:val="en-US"/>
              </w:rPr>
              <w:t>174-230 MHz</w:t>
            </w:r>
          </w:p>
        </w:tc>
        <w:tc>
          <w:tcPr>
            <w:tcW w:w="1968" w:type="dxa"/>
            <w:shd w:val="clear" w:color="auto" w:fill="auto"/>
          </w:tcPr>
          <w:p w:rsidR="00041DBE" w:rsidRPr="009469C6" w:rsidRDefault="00041DBE" w:rsidP="00041DBE">
            <w:pPr>
              <w:pStyle w:val="TAC"/>
              <w:rPr>
                <w:lang w:val="en-US"/>
              </w:rPr>
            </w:pPr>
            <w:r w:rsidRPr="009469C6">
              <w:rPr>
                <w:lang w:val="en-US"/>
              </w:rPr>
              <w:t>-54 dBm</w:t>
            </w:r>
          </w:p>
        </w:tc>
        <w:tc>
          <w:tcPr>
            <w:tcW w:w="2409" w:type="dxa"/>
            <w:shd w:val="clear" w:color="auto" w:fill="auto"/>
          </w:tcPr>
          <w:p w:rsidR="00041DBE" w:rsidRPr="009469C6" w:rsidRDefault="00041DBE" w:rsidP="00041DBE">
            <w:pPr>
              <w:pStyle w:val="TAC"/>
              <w:rPr>
                <w:lang w:val="en-US"/>
              </w:rPr>
            </w:pPr>
            <w:r w:rsidRPr="009469C6">
              <w:rPr>
                <w:lang w:val="en-US"/>
              </w:rPr>
              <w:t>100 kHz</w:t>
            </w:r>
          </w:p>
        </w:tc>
      </w:tr>
      <w:tr w:rsidR="00041DBE" w:rsidRPr="009469C6" w:rsidTr="00041DBE">
        <w:trPr>
          <w:jc w:val="center"/>
        </w:trPr>
        <w:tc>
          <w:tcPr>
            <w:tcW w:w="2464" w:type="dxa"/>
            <w:shd w:val="clear" w:color="auto" w:fill="auto"/>
          </w:tcPr>
          <w:p w:rsidR="00041DBE" w:rsidRPr="009469C6" w:rsidRDefault="00041DBE" w:rsidP="00041DBE">
            <w:pPr>
              <w:pStyle w:val="TAC"/>
              <w:rPr>
                <w:lang w:val="en-US"/>
              </w:rPr>
            </w:pPr>
            <w:r w:rsidRPr="009469C6">
              <w:rPr>
                <w:lang w:val="en-US"/>
              </w:rPr>
              <w:t>230-470 MHz</w:t>
            </w:r>
          </w:p>
        </w:tc>
        <w:tc>
          <w:tcPr>
            <w:tcW w:w="1968" w:type="dxa"/>
            <w:shd w:val="clear" w:color="auto" w:fill="auto"/>
          </w:tcPr>
          <w:p w:rsidR="00041DBE" w:rsidRPr="009469C6" w:rsidRDefault="00041DBE" w:rsidP="00041DBE">
            <w:pPr>
              <w:pStyle w:val="TAC"/>
              <w:rPr>
                <w:lang w:val="en-US"/>
              </w:rPr>
            </w:pPr>
            <w:r w:rsidRPr="009469C6">
              <w:rPr>
                <w:lang w:val="en-US"/>
              </w:rPr>
              <w:t>-36 dBm</w:t>
            </w:r>
          </w:p>
        </w:tc>
        <w:tc>
          <w:tcPr>
            <w:tcW w:w="2409" w:type="dxa"/>
            <w:shd w:val="clear" w:color="auto" w:fill="auto"/>
          </w:tcPr>
          <w:p w:rsidR="00041DBE" w:rsidRPr="009469C6" w:rsidRDefault="00041DBE" w:rsidP="00041DBE">
            <w:pPr>
              <w:pStyle w:val="TAC"/>
              <w:rPr>
                <w:lang w:val="en-US"/>
              </w:rPr>
            </w:pPr>
            <w:r w:rsidRPr="009469C6">
              <w:rPr>
                <w:lang w:val="en-US"/>
              </w:rPr>
              <w:t>100 kHz</w:t>
            </w:r>
          </w:p>
        </w:tc>
      </w:tr>
      <w:tr w:rsidR="00041DBE" w:rsidRPr="009469C6" w:rsidTr="00041DBE">
        <w:trPr>
          <w:jc w:val="center"/>
        </w:trPr>
        <w:tc>
          <w:tcPr>
            <w:tcW w:w="2464" w:type="dxa"/>
            <w:shd w:val="clear" w:color="auto" w:fill="auto"/>
          </w:tcPr>
          <w:p w:rsidR="00041DBE" w:rsidRPr="009469C6" w:rsidRDefault="00041DBE" w:rsidP="00041DBE">
            <w:pPr>
              <w:pStyle w:val="TAC"/>
              <w:rPr>
                <w:lang w:val="en-US"/>
              </w:rPr>
            </w:pPr>
            <w:r w:rsidRPr="009469C6">
              <w:rPr>
                <w:lang w:val="en-US"/>
              </w:rPr>
              <w:t>470-862 MHz</w:t>
            </w:r>
          </w:p>
        </w:tc>
        <w:tc>
          <w:tcPr>
            <w:tcW w:w="1968" w:type="dxa"/>
            <w:shd w:val="clear" w:color="auto" w:fill="auto"/>
          </w:tcPr>
          <w:p w:rsidR="00041DBE" w:rsidRPr="009469C6" w:rsidRDefault="00041DBE" w:rsidP="00041DBE">
            <w:pPr>
              <w:pStyle w:val="TAC"/>
              <w:rPr>
                <w:lang w:val="en-US"/>
              </w:rPr>
            </w:pPr>
            <w:r w:rsidRPr="009469C6">
              <w:rPr>
                <w:lang w:val="en-US"/>
              </w:rPr>
              <w:t>-54 dBm</w:t>
            </w:r>
          </w:p>
        </w:tc>
        <w:tc>
          <w:tcPr>
            <w:tcW w:w="2409" w:type="dxa"/>
            <w:shd w:val="clear" w:color="auto" w:fill="auto"/>
          </w:tcPr>
          <w:p w:rsidR="00041DBE" w:rsidRPr="009469C6" w:rsidRDefault="00041DBE" w:rsidP="00041DBE">
            <w:pPr>
              <w:pStyle w:val="TAC"/>
              <w:rPr>
                <w:lang w:val="en-US"/>
              </w:rPr>
            </w:pPr>
            <w:r w:rsidRPr="009469C6">
              <w:rPr>
                <w:lang w:val="en-US"/>
              </w:rPr>
              <w:t>100 kHz</w:t>
            </w:r>
          </w:p>
        </w:tc>
      </w:tr>
      <w:tr w:rsidR="00041DBE" w:rsidRPr="009469C6" w:rsidTr="00041DBE">
        <w:trPr>
          <w:jc w:val="center"/>
        </w:trPr>
        <w:tc>
          <w:tcPr>
            <w:tcW w:w="2464" w:type="dxa"/>
            <w:shd w:val="clear" w:color="auto" w:fill="auto"/>
          </w:tcPr>
          <w:p w:rsidR="00041DBE" w:rsidRPr="009469C6" w:rsidRDefault="00041DBE" w:rsidP="00041DBE">
            <w:pPr>
              <w:pStyle w:val="TAC"/>
              <w:rPr>
                <w:lang w:val="en-US"/>
              </w:rPr>
            </w:pPr>
            <w:r w:rsidRPr="009469C6">
              <w:rPr>
                <w:lang w:val="en-US"/>
              </w:rPr>
              <w:t>0.862-1 GHz</w:t>
            </w:r>
          </w:p>
        </w:tc>
        <w:tc>
          <w:tcPr>
            <w:tcW w:w="1968" w:type="dxa"/>
            <w:shd w:val="clear" w:color="auto" w:fill="auto"/>
          </w:tcPr>
          <w:p w:rsidR="00041DBE" w:rsidRPr="009469C6" w:rsidRDefault="00041DBE" w:rsidP="00041DBE">
            <w:pPr>
              <w:pStyle w:val="TAC"/>
              <w:rPr>
                <w:lang w:val="en-US"/>
              </w:rPr>
            </w:pPr>
            <w:r w:rsidRPr="009469C6">
              <w:rPr>
                <w:lang w:val="en-US"/>
              </w:rPr>
              <w:t>-36 dBm</w:t>
            </w:r>
          </w:p>
        </w:tc>
        <w:tc>
          <w:tcPr>
            <w:tcW w:w="2409" w:type="dxa"/>
            <w:shd w:val="clear" w:color="auto" w:fill="auto"/>
          </w:tcPr>
          <w:p w:rsidR="00041DBE" w:rsidRPr="009469C6" w:rsidRDefault="00041DBE" w:rsidP="00041DBE">
            <w:pPr>
              <w:pStyle w:val="TAC"/>
              <w:rPr>
                <w:lang w:val="en-US"/>
              </w:rPr>
            </w:pPr>
            <w:r w:rsidRPr="009469C6">
              <w:rPr>
                <w:lang w:val="en-US"/>
              </w:rPr>
              <w:t>100 kHz</w:t>
            </w:r>
          </w:p>
        </w:tc>
      </w:tr>
      <w:tr w:rsidR="00041DBE" w:rsidRPr="009469C6" w:rsidTr="00041DBE">
        <w:trPr>
          <w:jc w:val="center"/>
        </w:trPr>
        <w:tc>
          <w:tcPr>
            <w:tcW w:w="2464" w:type="dxa"/>
            <w:shd w:val="clear" w:color="auto" w:fill="auto"/>
          </w:tcPr>
          <w:p w:rsidR="00041DBE" w:rsidRPr="009469C6" w:rsidRDefault="00041DBE" w:rsidP="00041DBE">
            <w:pPr>
              <w:pStyle w:val="TAC"/>
              <w:rPr>
                <w:lang w:val="en-US"/>
              </w:rPr>
            </w:pPr>
            <w:r w:rsidRPr="009469C6">
              <w:rPr>
                <w:lang w:val="en-US"/>
              </w:rPr>
              <w:t>1-</w:t>
            </w:r>
            <w:r w:rsidR="00E02D27">
              <w:rPr>
                <w:lang w:val="en-US"/>
              </w:rPr>
              <w:t>5.925</w:t>
            </w:r>
            <w:r w:rsidRPr="009469C6">
              <w:rPr>
                <w:lang w:val="en-US"/>
              </w:rPr>
              <w:t xml:space="preserve"> GHz</w:t>
            </w:r>
          </w:p>
        </w:tc>
        <w:tc>
          <w:tcPr>
            <w:tcW w:w="1968" w:type="dxa"/>
            <w:shd w:val="clear" w:color="auto" w:fill="auto"/>
          </w:tcPr>
          <w:p w:rsidR="00041DBE" w:rsidRPr="009469C6" w:rsidRDefault="00041DBE" w:rsidP="00041DBE">
            <w:pPr>
              <w:pStyle w:val="TAC"/>
              <w:rPr>
                <w:lang w:val="en-US"/>
              </w:rPr>
            </w:pPr>
            <w:r w:rsidRPr="009469C6">
              <w:rPr>
                <w:lang w:val="en-US"/>
              </w:rPr>
              <w:t>-30 dBm</w:t>
            </w:r>
          </w:p>
        </w:tc>
        <w:tc>
          <w:tcPr>
            <w:tcW w:w="2409" w:type="dxa"/>
            <w:shd w:val="clear" w:color="auto" w:fill="auto"/>
          </w:tcPr>
          <w:p w:rsidR="00041DBE" w:rsidRPr="009469C6" w:rsidRDefault="00041DBE" w:rsidP="00041DBE">
            <w:pPr>
              <w:pStyle w:val="TAC"/>
              <w:rPr>
                <w:lang w:val="en-US"/>
              </w:rPr>
            </w:pPr>
            <w:r w:rsidRPr="009469C6">
              <w:rPr>
                <w:lang w:val="en-US"/>
              </w:rPr>
              <w:t>1 MHz</w:t>
            </w:r>
          </w:p>
        </w:tc>
      </w:tr>
      <w:tr w:rsidR="00041DBE" w:rsidRPr="009469C6" w:rsidTr="00041DBE">
        <w:trPr>
          <w:jc w:val="center"/>
        </w:trPr>
        <w:tc>
          <w:tcPr>
            <w:tcW w:w="2464" w:type="dxa"/>
            <w:shd w:val="clear" w:color="auto" w:fill="auto"/>
          </w:tcPr>
          <w:p w:rsidR="00041DBE" w:rsidRPr="009469C6" w:rsidRDefault="00E02D27" w:rsidP="00041DBE">
            <w:pPr>
              <w:pStyle w:val="TAC"/>
              <w:rPr>
                <w:lang w:val="en-US"/>
              </w:rPr>
            </w:pPr>
            <w:r>
              <w:rPr>
                <w:lang w:val="en-US"/>
              </w:rPr>
              <w:t>6.725</w:t>
            </w:r>
            <w:r w:rsidR="00041DBE" w:rsidRPr="009469C6">
              <w:rPr>
                <w:lang w:val="en-US"/>
              </w:rPr>
              <w:t>-26 GHz</w:t>
            </w:r>
          </w:p>
        </w:tc>
        <w:tc>
          <w:tcPr>
            <w:tcW w:w="1968" w:type="dxa"/>
            <w:shd w:val="clear" w:color="auto" w:fill="auto"/>
          </w:tcPr>
          <w:p w:rsidR="00041DBE" w:rsidRPr="009469C6" w:rsidRDefault="00041DBE" w:rsidP="00041DBE">
            <w:pPr>
              <w:pStyle w:val="TAC"/>
              <w:rPr>
                <w:lang w:val="en-US"/>
              </w:rPr>
            </w:pPr>
            <w:r w:rsidRPr="009469C6">
              <w:rPr>
                <w:lang w:val="en-US"/>
              </w:rPr>
              <w:t>-30 dBm</w:t>
            </w:r>
          </w:p>
        </w:tc>
        <w:tc>
          <w:tcPr>
            <w:tcW w:w="2409" w:type="dxa"/>
            <w:shd w:val="clear" w:color="auto" w:fill="auto"/>
          </w:tcPr>
          <w:p w:rsidR="00041DBE" w:rsidRPr="009469C6" w:rsidRDefault="00041DBE" w:rsidP="00041DBE">
            <w:pPr>
              <w:pStyle w:val="TAC"/>
              <w:rPr>
                <w:lang w:val="en-US"/>
              </w:rPr>
            </w:pPr>
            <w:r w:rsidRPr="009469C6">
              <w:rPr>
                <w:lang w:val="en-US"/>
              </w:rPr>
              <w:t>1 MHz</w:t>
            </w:r>
          </w:p>
        </w:tc>
      </w:tr>
    </w:tbl>
    <w:p w:rsidR="00041DBE" w:rsidRPr="00041DBE" w:rsidRDefault="00041DBE" w:rsidP="00041DBE">
      <w:pPr>
        <w:pStyle w:val="ListParagraph"/>
        <w:rPr>
          <w:rFonts w:ascii="Arial" w:hAnsi="Arial" w:cs="Arial"/>
          <w:sz w:val="20"/>
          <w:szCs w:val="20"/>
          <w:lang w:val="en-GB" w:eastAsia="en-JM"/>
        </w:rPr>
      </w:pPr>
    </w:p>
    <w:p w:rsidR="00B8268C" w:rsidRDefault="00041DBE" w:rsidP="007C1A75">
      <w:pPr>
        <w:rPr>
          <w:lang w:eastAsia="en-JM"/>
        </w:rPr>
      </w:pPr>
      <w:r w:rsidRPr="00041DBE">
        <w:rPr>
          <w:lang w:eastAsia="en-JM"/>
        </w:rPr>
        <w:t xml:space="preserve">The Draft ECC Report on compatibility studies related to Wireless Access Systems including Radio Local Area Networks (WAS/RLAN) in the frequency range 5.925 – 6.425 GHz [24], developed by SE45, will use the technical characteristics specified in the ETSI TR 103 524 [22] for RLAN as starting point, and the technical parameters provided from SE19 and SE40 for FS and FSS respectively. It is to be noted that some of the technical parameters (for example max EIRP, TX unwanted emissions, etc.) for RLAN in the ETSI TR 103 524 may differ from the final rules for the band, depending on the results of the compatibility studies done by CEPT. </w:t>
      </w:r>
    </w:p>
    <w:p w:rsidR="007E2FEA" w:rsidRDefault="007E2FEA" w:rsidP="007C1A75">
      <w:pPr>
        <w:rPr>
          <w:lang w:eastAsia="en-JM"/>
        </w:rPr>
      </w:pPr>
    </w:p>
    <w:p w:rsidR="007E2FEA" w:rsidRDefault="007E2FEA" w:rsidP="007C1A75">
      <w:r w:rsidRPr="007E2FEA">
        <w:t xml:space="preserve">ETSI </w:t>
      </w:r>
      <w:r>
        <w:t>BRAN</w:t>
      </w:r>
      <w:r w:rsidRPr="007E2FEA">
        <w:t xml:space="preserve"> has initiated a Technical </w:t>
      </w:r>
      <w:r>
        <w:t xml:space="preserve">Report [27] </w:t>
      </w:r>
      <w:r w:rsidRPr="007E2FEA">
        <w:t xml:space="preserve">to </w:t>
      </w:r>
      <w:r w:rsidR="002F0E4E">
        <w:t xml:space="preserve">describe the technical parameters </w:t>
      </w:r>
      <w:r w:rsidRPr="007E2FEA">
        <w:t xml:space="preserve">of </w:t>
      </w:r>
      <w:r w:rsidR="002F0E4E">
        <w:t>un</w:t>
      </w:r>
      <w:r w:rsidRPr="007E2FEA">
        <w:t>lice</w:t>
      </w:r>
      <w:r w:rsidR="00CE2252">
        <w:t>nsed services in the 6.7</w:t>
      </w:r>
      <w:r w:rsidRPr="007E2FEA">
        <w:t>25 – 7.125 GHz frequency range.</w:t>
      </w:r>
      <w:r w:rsidR="00374800">
        <w:t xml:space="preserve"> This TR (v1.1.1) was published in March 2019.</w:t>
      </w:r>
    </w:p>
    <w:p w:rsidR="007E2FEA" w:rsidRPr="007E2FEA" w:rsidRDefault="007E2FEA" w:rsidP="00555633">
      <w:pPr>
        <w:pStyle w:val="ListParagraph"/>
        <w:rPr>
          <w:rFonts w:ascii="Arial" w:hAnsi="Arial" w:cs="Arial"/>
          <w:sz w:val="16"/>
          <w:szCs w:val="20"/>
          <w:lang w:val="en-GB" w:eastAsia="en-JM"/>
        </w:rPr>
      </w:pPr>
    </w:p>
    <w:p w:rsidR="00555633" w:rsidRPr="00555633" w:rsidRDefault="00555633" w:rsidP="00555633">
      <w:pPr>
        <w:pStyle w:val="ListParagraph"/>
        <w:rPr>
          <w:rFonts w:ascii="Arial" w:hAnsi="Arial" w:cs="Arial"/>
          <w:sz w:val="20"/>
          <w:szCs w:val="20"/>
          <w:lang w:val="en-GB" w:eastAsia="en-JM"/>
        </w:rPr>
      </w:pPr>
    </w:p>
    <w:p w:rsidR="00716C76" w:rsidRPr="00C67459" w:rsidRDefault="00716C76" w:rsidP="00716C76">
      <w:pPr>
        <w:pStyle w:val="Heading5"/>
        <w:ind w:left="2421"/>
      </w:pPr>
      <w:bookmarkStart w:id="31" w:name="_Toc509398930"/>
      <w:r>
        <w:t>4.1</w:t>
      </w:r>
      <w:r w:rsidRPr="00C67459">
        <w:t>.1.</w:t>
      </w:r>
      <w:r>
        <w:t>3</w:t>
      </w:r>
      <w:r w:rsidRPr="00C67459">
        <w:t xml:space="preserve">.1 </w:t>
      </w:r>
      <w:r w:rsidR="00C33962">
        <w:tab/>
      </w:r>
      <w:r>
        <w:t>Coexistence aspects</w:t>
      </w:r>
      <w:bookmarkEnd w:id="31"/>
    </w:p>
    <w:p w:rsidR="00374800" w:rsidRPr="00C90C55" w:rsidRDefault="00374800" w:rsidP="007C1A75">
      <w:pPr>
        <w:rPr>
          <w:lang w:eastAsia="en-JM"/>
        </w:rPr>
      </w:pPr>
      <w:r w:rsidRPr="00C90C55">
        <w:rPr>
          <w:lang w:eastAsia="en-JM"/>
        </w:rPr>
        <w:t>ECC Report 302 [27] was approved during ECC WGSE#82 meeting (May 27</w:t>
      </w:r>
      <w:r w:rsidRPr="00C90C55">
        <w:rPr>
          <w:vertAlign w:val="superscript"/>
          <w:lang w:eastAsia="en-JM"/>
        </w:rPr>
        <w:t>th</w:t>
      </w:r>
      <w:r w:rsidRPr="00C90C55">
        <w:rPr>
          <w:lang w:eastAsia="en-JM"/>
        </w:rPr>
        <w:t>-29</w:t>
      </w:r>
      <w:r w:rsidRPr="00C90C55">
        <w:rPr>
          <w:vertAlign w:val="superscript"/>
          <w:lang w:eastAsia="en-JM"/>
        </w:rPr>
        <w:t>th</w:t>
      </w:r>
      <w:r w:rsidRPr="00C90C55">
        <w:rPr>
          <w:lang w:eastAsia="en-JM"/>
        </w:rPr>
        <w:t>). This report was triggered by EC Mandate on 6GHz and deals with sharing and compatibilities studies between WAS/RLAN and existing incumbent services or applications in the 5925-6425 MHz band and in the adjacent bands.</w:t>
      </w:r>
    </w:p>
    <w:p w:rsidR="00374800" w:rsidRPr="00C90C55" w:rsidRDefault="00374800" w:rsidP="007C1A75">
      <w:pPr>
        <w:rPr>
          <w:lang w:eastAsia="en-JM"/>
        </w:rPr>
      </w:pPr>
    </w:p>
    <w:p w:rsidR="00374800" w:rsidRPr="00C90C55" w:rsidRDefault="00374800" w:rsidP="007C1A75">
      <w:pPr>
        <w:rPr>
          <w:lang w:eastAsia="en-JM"/>
        </w:rPr>
      </w:pPr>
      <w:r w:rsidRPr="00C90C55">
        <w:rPr>
          <w:lang w:eastAsia="en-JM"/>
        </w:rPr>
        <w:t>This Report lists the various coexistence studies that have been done in ECC SE45.Three different scenarios (Low, Mid and High) have been investigated considering busy hour and market adoption factors. The Report provides some preliminary conclusions on coexistence with:</w:t>
      </w:r>
    </w:p>
    <w:p w:rsidR="00374800" w:rsidRPr="00C90C55" w:rsidRDefault="00374800" w:rsidP="00374800">
      <w:pPr>
        <w:pStyle w:val="ListParagraph"/>
        <w:rPr>
          <w:rFonts w:ascii="Arial" w:hAnsi="Arial" w:cs="Arial"/>
          <w:sz w:val="20"/>
          <w:szCs w:val="20"/>
          <w:lang w:val="en-GB" w:eastAsia="en-JM"/>
        </w:rPr>
      </w:pPr>
    </w:p>
    <w:p w:rsidR="00374800" w:rsidRPr="00C90C55" w:rsidRDefault="00374800" w:rsidP="007C1A75">
      <w:pPr>
        <w:pStyle w:val="B1"/>
        <w:numPr>
          <w:ilvl w:val="0"/>
          <w:numId w:val="9"/>
        </w:numPr>
        <w:rPr>
          <w:lang w:eastAsia="en-JM"/>
        </w:rPr>
      </w:pPr>
      <w:r w:rsidRPr="00C90C55">
        <w:rPr>
          <w:lang w:eastAsia="en-JM"/>
        </w:rPr>
        <w:t>Fixed Service</w:t>
      </w:r>
    </w:p>
    <w:p w:rsidR="00374800" w:rsidRPr="00C90C55" w:rsidRDefault="00374800" w:rsidP="007C1A75">
      <w:pPr>
        <w:pStyle w:val="B1"/>
        <w:ind w:firstLine="425"/>
        <w:rPr>
          <w:lang w:eastAsia="en-JM"/>
        </w:rPr>
      </w:pPr>
      <w:r w:rsidRPr="00C90C55">
        <w:rPr>
          <w:lang w:eastAsia="en-JM"/>
        </w:rPr>
        <w:t xml:space="preserve">Three types of studies have been done to evaluate interference from RLAN to FS networks. </w:t>
      </w:r>
    </w:p>
    <w:p w:rsidR="00374800" w:rsidRPr="00C90C55" w:rsidRDefault="00374800" w:rsidP="007C1A75">
      <w:pPr>
        <w:pStyle w:val="B1"/>
        <w:ind w:left="993" w:firstLine="0"/>
        <w:rPr>
          <w:lang w:eastAsia="en-JM"/>
        </w:rPr>
      </w:pPr>
      <w:r w:rsidRPr="00C90C55">
        <w:rPr>
          <w:lang w:eastAsia="en-JM"/>
        </w:rPr>
        <w:t xml:space="preserve">The first study, based on MCL analysis, highlights two different types of areas where RLAN could possibly exceed the protection criteria (a circular area with small radius and a peak area largely down the boresight) and reveals critical scenarios without concluded about the likelihood of them. </w:t>
      </w:r>
    </w:p>
    <w:p w:rsidR="00374800" w:rsidRPr="00C90C55" w:rsidRDefault="00374800" w:rsidP="007C1A75">
      <w:pPr>
        <w:pStyle w:val="B1"/>
        <w:ind w:left="993" w:firstLine="0"/>
        <w:rPr>
          <w:lang w:eastAsia="en-JM"/>
        </w:rPr>
      </w:pPr>
      <w:r w:rsidRPr="00C90C55">
        <w:rPr>
          <w:lang w:eastAsia="en-JM"/>
        </w:rPr>
        <w:t>The second study is a Monte Carlo study and analyses fixed links in UK and Netherlands. It shows that the long-term interference criterion is met (I/N value of -10dB not exceeded for more than 20% of time as advised by Recommendation ITU-R F.758). Another complementary protection criterion (FDP &lt; 10%) was also studied and was exceeded for some of the link in the UK, some of those scenarios where exceedance occurred was considered as highly improbable. By restricting deployment to indoor only with a maximum EIRP of 200mW, almost all cases would be resolved. Based on these conditions, the conclusion is that sharing with FS is feasible.</w:t>
      </w:r>
    </w:p>
    <w:p w:rsidR="00374800" w:rsidRPr="00C90C55" w:rsidRDefault="00374800" w:rsidP="007C1A75">
      <w:pPr>
        <w:pStyle w:val="B1"/>
        <w:ind w:left="993" w:firstLine="0"/>
        <w:rPr>
          <w:lang w:eastAsia="en-JM"/>
        </w:rPr>
      </w:pPr>
      <w:r w:rsidRPr="00C90C55">
        <w:rPr>
          <w:lang w:eastAsia="en-JM"/>
        </w:rPr>
        <w:t>The third study is based on three existing FS receivers in France and shows that outdoor RLAN operating with an EIRP of 1W would create interference from a large area around the FS link. But restricting the usage to indoor with an EIRP of 250mW would considerably reduce them. The statistically study based on Monte Carlo approach indicates that the long term protection criterion is not exceeded.</w:t>
      </w:r>
    </w:p>
    <w:p w:rsidR="00374800" w:rsidRPr="00C90C55" w:rsidRDefault="00374800" w:rsidP="00374800">
      <w:pPr>
        <w:pStyle w:val="ListParagraph"/>
        <w:ind w:left="1440"/>
        <w:rPr>
          <w:rFonts w:ascii="Arial" w:hAnsi="Arial" w:cs="Arial"/>
          <w:sz w:val="20"/>
          <w:szCs w:val="20"/>
          <w:lang w:val="en-GB" w:eastAsia="en-JM"/>
        </w:rPr>
      </w:pPr>
    </w:p>
    <w:p w:rsidR="00374800" w:rsidRPr="00C90C55" w:rsidRDefault="00374800" w:rsidP="007C1A75">
      <w:pPr>
        <w:pStyle w:val="B1"/>
        <w:numPr>
          <w:ilvl w:val="0"/>
          <w:numId w:val="9"/>
        </w:numPr>
        <w:rPr>
          <w:lang w:eastAsia="en-JM"/>
        </w:rPr>
      </w:pPr>
      <w:r w:rsidRPr="00C90C55">
        <w:rPr>
          <w:lang w:eastAsia="en-JM"/>
        </w:rPr>
        <w:t>Fixed Satellite Service</w:t>
      </w:r>
    </w:p>
    <w:p w:rsidR="00374800" w:rsidRPr="00C90C55" w:rsidRDefault="00374800" w:rsidP="007C1A75">
      <w:pPr>
        <w:pStyle w:val="B1"/>
        <w:ind w:firstLine="425"/>
        <w:rPr>
          <w:lang w:eastAsia="en-JM"/>
        </w:rPr>
      </w:pPr>
      <w:r w:rsidRPr="00C90C55">
        <w:rPr>
          <w:lang w:eastAsia="en-JM"/>
        </w:rPr>
        <w:t xml:space="preserve">A representative set of FS satellites with coverage over Europe was used for those two studies. </w:t>
      </w:r>
    </w:p>
    <w:p w:rsidR="00374800" w:rsidRPr="00C90C55" w:rsidRDefault="00374800" w:rsidP="007C1A75">
      <w:pPr>
        <w:pStyle w:val="B1"/>
        <w:ind w:left="993" w:firstLine="0"/>
        <w:rPr>
          <w:lang w:eastAsia="en-JM"/>
        </w:rPr>
      </w:pPr>
      <w:r w:rsidRPr="00C90C55">
        <w:rPr>
          <w:lang w:eastAsia="en-JM"/>
        </w:rPr>
        <w:t>The first study is based on Monte Carlo methodology and considers the Mid scenario. Results show feasibility on spectrum sharing based on the taken assumptions.</w:t>
      </w:r>
    </w:p>
    <w:p w:rsidR="00374800" w:rsidRPr="00C90C55" w:rsidRDefault="00374800" w:rsidP="007C1A75">
      <w:pPr>
        <w:pStyle w:val="B1"/>
        <w:ind w:left="993" w:firstLine="0"/>
        <w:rPr>
          <w:lang w:eastAsia="en-JM"/>
        </w:rPr>
      </w:pPr>
      <w:r w:rsidRPr="00C90C55">
        <w:rPr>
          <w:lang w:eastAsia="en-JM"/>
        </w:rPr>
        <w:t>The second study is based on static analysis considering average values for the Low, Mid and High scenarios for RLAN deployment model in Europe by 2025. Results show the protection criterion is satisfied except for the High scenario, the calculated interference level was found out to be close to the FSS protection criterion used in the study.</w:t>
      </w:r>
    </w:p>
    <w:p w:rsidR="00374800" w:rsidRPr="00C90C55" w:rsidRDefault="00374800" w:rsidP="007C1A75">
      <w:pPr>
        <w:pStyle w:val="B1"/>
        <w:ind w:left="993" w:firstLine="0"/>
        <w:rPr>
          <w:lang w:eastAsia="en-JM"/>
        </w:rPr>
      </w:pPr>
      <w:r w:rsidRPr="00C90C55">
        <w:rPr>
          <w:lang w:eastAsia="en-JM"/>
        </w:rPr>
        <w:t>Further investigation was done to investigate the sensitivity of increasing the proportion of outdoor WAS/RLAN usage above the agreed parameters – up to 5% outdoor use, The results highlight the risk of excess interference for the high scenario with the most sensitive satellite should higher power outdoor usage increase beyond the agreed parameters (3% outdoor) To compensate for this, the report is suggesting limiting RLAN usage to indoor with an EIRP limit.</w:t>
      </w:r>
    </w:p>
    <w:p w:rsidR="00374800" w:rsidRPr="00C90C55" w:rsidRDefault="00374800" w:rsidP="007C1A75">
      <w:pPr>
        <w:pStyle w:val="B1"/>
        <w:rPr>
          <w:lang w:eastAsia="en-JM"/>
        </w:rPr>
      </w:pPr>
    </w:p>
    <w:p w:rsidR="00374800" w:rsidRPr="00C90C55" w:rsidRDefault="00374800" w:rsidP="007C1A75">
      <w:pPr>
        <w:pStyle w:val="B1"/>
        <w:numPr>
          <w:ilvl w:val="0"/>
          <w:numId w:val="9"/>
        </w:numPr>
        <w:rPr>
          <w:lang w:eastAsia="en-JM"/>
        </w:rPr>
      </w:pPr>
      <w:r w:rsidRPr="00C90C55">
        <w:rPr>
          <w:lang w:eastAsia="en-JM"/>
        </w:rPr>
        <w:t>Road Intelligent Transportation Systems</w:t>
      </w:r>
    </w:p>
    <w:p w:rsidR="00374800" w:rsidRPr="00C90C55" w:rsidRDefault="00374800" w:rsidP="007C1A75">
      <w:pPr>
        <w:pStyle w:val="B1"/>
        <w:ind w:left="993" w:firstLine="0"/>
        <w:rPr>
          <w:lang w:eastAsia="en-JM"/>
        </w:rPr>
      </w:pPr>
      <w:r w:rsidRPr="00C90C55">
        <w:rPr>
          <w:lang w:eastAsia="en-JM"/>
        </w:rPr>
        <w:t xml:space="preserve">A coexistence study, using the minimum coupling loss methodology, was done to assess the out-of-band emissions on Road-ITS service below 5925 MHz (adjacent band), considering a protection criterion of -6 dB I/N. </w:t>
      </w:r>
    </w:p>
    <w:p w:rsidR="00374800" w:rsidRPr="00C90C55" w:rsidRDefault="00374800" w:rsidP="007C1A75">
      <w:pPr>
        <w:pStyle w:val="B1"/>
        <w:ind w:left="993" w:firstLine="0"/>
        <w:rPr>
          <w:lang w:eastAsia="en-JM"/>
        </w:rPr>
      </w:pPr>
      <w:r w:rsidRPr="00C90C55">
        <w:rPr>
          <w:lang w:eastAsia="en-JM"/>
        </w:rPr>
        <w:t xml:space="preserve">The results show that, depending on the scenario, the RLAN out of band emissions should have a limit between -69 dBm/MHz and -36 dBm/MHz (main-lobe case) and between -59 dBm/MHz and -26 dBm/MHz (side-lobe case). </w:t>
      </w:r>
    </w:p>
    <w:p w:rsidR="00374800" w:rsidRPr="00C90C55" w:rsidRDefault="00374800" w:rsidP="007C1A75">
      <w:pPr>
        <w:pStyle w:val="B1"/>
        <w:ind w:left="993" w:firstLine="0"/>
        <w:rPr>
          <w:lang w:eastAsia="en-JM"/>
        </w:rPr>
      </w:pPr>
      <w:r w:rsidRPr="00C90C55">
        <w:rPr>
          <w:lang w:eastAsia="en-JM"/>
        </w:rPr>
        <w:t xml:space="preserve">The most stringent requirement would be when the ITS antenna is integrated inside the vehicle (which might be an unlikely scenario). </w:t>
      </w:r>
    </w:p>
    <w:p w:rsidR="00374800" w:rsidRPr="00C90C55" w:rsidRDefault="00374800" w:rsidP="007C1A75">
      <w:pPr>
        <w:pStyle w:val="B1"/>
        <w:ind w:left="993" w:firstLine="0"/>
        <w:rPr>
          <w:lang w:eastAsia="en-JM"/>
        </w:rPr>
      </w:pPr>
      <w:r w:rsidRPr="00C90C55">
        <w:rPr>
          <w:lang w:eastAsia="en-JM"/>
        </w:rPr>
        <w:t>The RLAN indoor usage scenario resulted in the least stringent Out of Band emissions below 5925 MHz.</w:t>
      </w:r>
    </w:p>
    <w:p w:rsidR="00374800" w:rsidRPr="00C90C55" w:rsidRDefault="00374800" w:rsidP="007C1A75">
      <w:pPr>
        <w:pStyle w:val="B1"/>
        <w:rPr>
          <w:lang w:eastAsia="en-JM"/>
        </w:rPr>
      </w:pPr>
    </w:p>
    <w:p w:rsidR="00374800" w:rsidRPr="00C90C55" w:rsidRDefault="00374800" w:rsidP="007C1A75">
      <w:pPr>
        <w:pStyle w:val="B1"/>
        <w:numPr>
          <w:ilvl w:val="0"/>
          <w:numId w:val="9"/>
        </w:numPr>
        <w:rPr>
          <w:lang w:eastAsia="en-JM"/>
        </w:rPr>
      </w:pPr>
      <w:r w:rsidRPr="00C90C55">
        <w:rPr>
          <w:lang w:eastAsia="en-JM"/>
        </w:rPr>
        <w:t>Communication-based Train Control systems</w:t>
      </w:r>
    </w:p>
    <w:p w:rsidR="00374800" w:rsidRPr="00C90C55" w:rsidRDefault="00374800" w:rsidP="007C1A75">
      <w:pPr>
        <w:pStyle w:val="B1"/>
        <w:ind w:left="993" w:firstLine="0"/>
        <w:rPr>
          <w:lang w:eastAsia="en-JM"/>
        </w:rPr>
      </w:pPr>
      <w:r w:rsidRPr="00C90C55">
        <w:rPr>
          <w:lang w:eastAsia="en-JM"/>
        </w:rPr>
        <w:t>Two types of study were done to investigate CBTC protection: one with CBTC operating in the adjacent band, and the other one with CBTC operating in-band.</w:t>
      </w:r>
    </w:p>
    <w:p w:rsidR="00374800" w:rsidRPr="00C90C55" w:rsidRDefault="00374800" w:rsidP="007C1A75">
      <w:pPr>
        <w:pStyle w:val="B1"/>
        <w:ind w:left="993" w:firstLine="0"/>
        <w:rPr>
          <w:lang w:eastAsia="en-JM"/>
        </w:rPr>
      </w:pPr>
      <w:r w:rsidRPr="00C90C55">
        <w:rPr>
          <w:lang w:eastAsia="en-JM"/>
        </w:rPr>
        <w:t>The study with CBTC in the adjacent band shows that RLAN out of band emission of -29 dBm/5 MHz would be sufficient to protect CBTC if RLAN is deployed indoor. If RLAN would operate indoor starting at 5940 MHz, an in-band EIRP of 21.5 dBm/20 MHz would comply with CBTC blocking requirements. Also, with RLAN portable devices (outdoor scenario), the study shows that RLAN out of band emission of -42dBm/5 MHz and an EIRP of 4.7 dBm/20 MHz would ensure CBTC operation.</w:t>
      </w:r>
    </w:p>
    <w:p w:rsidR="00374800" w:rsidRPr="00C90C55" w:rsidRDefault="00374800" w:rsidP="007C1A75">
      <w:pPr>
        <w:pStyle w:val="B1"/>
        <w:ind w:left="993" w:firstLine="0"/>
        <w:rPr>
          <w:lang w:eastAsia="en-JM"/>
        </w:rPr>
      </w:pPr>
      <w:r w:rsidRPr="00C90C55">
        <w:rPr>
          <w:lang w:eastAsia="en-JM"/>
        </w:rPr>
        <w:t>The in-band study for the S-train in Copenhagen concludes that the distance between RLAN device and CBTC receiver should be in the range of 180 and 600m to avoid interference on the CBTC receiver. Such distance may not be guaranteed so dedicated mitigations techniques, to be applied locally (i.e. for Copenhagen) would need to be specified.</w:t>
      </w:r>
    </w:p>
    <w:p w:rsidR="00374800" w:rsidRPr="00C90C55" w:rsidRDefault="00374800" w:rsidP="007C1A75">
      <w:pPr>
        <w:pStyle w:val="B1"/>
        <w:rPr>
          <w:lang w:eastAsia="en-JM"/>
        </w:rPr>
      </w:pPr>
    </w:p>
    <w:p w:rsidR="00374800" w:rsidRPr="00C90C55" w:rsidRDefault="00374800" w:rsidP="007C1A75">
      <w:pPr>
        <w:pStyle w:val="B1"/>
        <w:numPr>
          <w:ilvl w:val="0"/>
          <w:numId w:val="9"/>
        </w:numPr>
        <w:rPr>
          <w:lang w:eastAsia="en-JM"/>
        </w:rPr>
      </w:pPr>
      <w:r w:rsidRPr="00C90C55">
        <w:rPr>
          <w:lang w:eastAsia="en-JM"/>
        </w:rPr>
        <w:t>Radio Astronomy</w:t>
      </w:r>
    </w:p>
    <w:p w:rsidR="00374800" w:rsidRPr="00C90C55" w:rsidRDefault="00374800" w:rsidP="007C1A75">
      <w:pPr>
        <w:pStyle w:val="B1"/>
        <w:ind w:left="993" w:firstLine="0"/>
        <w:rPr>
          <w:lang w:eastAsia="en-JM"/>
        </w:rPr>
      </w:pPr>
      <w:r w:rsidRPr="00C90C55">
        <w:rPr>
          <w:lang w:eastAsia="en-JM"/>
        </w:rPr>
        <w:t>The number of Radio Astronomy sites in this frequency range is limited (around 19); compatibility would be then addressed on a case by case basis, at the national level. The Report suggests than an I/N threshold can be used to derive a zone around the RAS site following the applicable ITU-R Recommendations.  The zone contours could be considered as coordination or exclusion zones, which would need to be managed by the Regulator.</w:t>
      </w:r>
    </w:p>
    <w:p w:rsidR="00374800" w:rsidRPr="00C90C55" w:rsidRDefault="00374800" w:rsidP="007C1A75">
      <w:pPr>
        <w:pStyle w:val="B1"/>
        <w:rPr>
          <w:lang w:eastAsia="en-JM"/>
        </w:rPr>
      </w:pPr>
    </w:p>
    <w:p w:rsidR="00374800" w:rsidRPr="00C90C55" w:rsidRDefault="00374800" w:rsidP="007C1A75">
      <w:pPr>
        <w:pStyle w:val="B1"/>
        <w:numPr>
          <w:ilvl w:val="0"/>
          <w:numId w:val="9"/>
        </w:numPr>
        <w:rPr>
          <w:lang w:eastAsia="en-JM"/>
        </w:rPr>
      </w:pPr>
      <w:r w:rsidRPr="00C90C55">
        <w:rPr>
          <w:lang w:eastAsia="en-JM"/>
        </w:rPr>
        <w:lastRenderedPageBreak/>
        <w:t>Ultra Wide Band</w:t>
      </w:r>
    </w:p>
    <w:p w:rsidR="00716C76" w:rsidRPr="00C90C55" w:rsidRDefault="00374800" w:rsidP="007C1A75">
      <w:pPr>
        <w:pStyle w:val="B1"/>
        <w:ind w:left="993" w:firstLine="0"/>
        <w:rPr>
          <w:lang w:eastAsia="en-JM"/>
        </w:rPr>
      </w:pPr>
      <w:r w:rsidRPr="00C90C55">
        <w:rPr>
          <w:lang w:eastAsia="en-JM"/>
        </w:rPr>
        <w:t>An MCL analysis studied a range of EIRP levels (0 dBm to 30 dBm) has shown that an individual RLAN would cause 3 dB sensitivity loss from between 30 m and 946 m away for location tacking systems and from 7 to 212m for UWB sensing applications. Aggregate interference studies using Monte Carlo simulations and RLAN activity factor shows that the probability exceeds 3 dB from 0.0024% to 3.3% depending on the scenario for location tracking devices.  For UWB sensing applications the probability exceeds 0.042% to 1.7%.</w:t>
      </w:r>
    </w:p>
    <w:p w:rsidR="00374800" w:rsidRPr="00374800" w:rsidRDefault="00374800" w:rsidP="00374800">
      <w:pPr>
        <w:pStyle w:val="ListParagraph"/>
        <w:rPr>
          <w:rFonts w:ascii="Arial" w:hAnsi="Arial" w:cs="Arial"/>
          <w:color w:val="FF0000"/>
          <w:sz w:val="20"/>
          <w:szCs w:val="20"/>
          <w:lang w:val="en-GB" w:eastAsia="en-JM"/>
        </w:rPr>
      </w:pPr>
    </w:p>
    <w:p w:rsidR="00F053A3" w:rsidRPr="00716C76" w:rsidRDefault="00F053A3" w:rsidP="00716C76">
      <w:pPr>
        <w:pStyle w:val="ListParagraph"/>
        <w:rPr>
          <w:rFonts w:ascii="Arial" w:hAnsi="Arial" w:cs="Arial"/>
          <w:i/>
          <w:color w:val="FF0000"/>
          <w:sz w:val="20"/>
          <w:szCs w:val="20"/>
          <w:lang w:val="en-GB" w:eastAsia="en-JM"/>
        </w:rPr>
      </w:pPr>
    </w:p>
    <w:p w:rsidR="00041DBE" w:rsidRPr="00041DBE" w:rsidRDefault="00041DBE" w:rsidP="00041DBE"/>
    <w:p w:rsidR="00555633" w:rsidRPr="00555633" w:rsidRDefault="00555633" w:rsidP="00555633"/>
    <w:p w:rsidR="00AF6585" w:rsidRDefault="00AF6585" w:rsidP="00AF6585">
      <w:pPr>
        <w:pStyle w:val="Heading2"/>
      </w:pPr>
      <w:bookmarkStart w:id="32" w:name="_Toc509398932"/>
      <w:r>
        <w:t xml:space="preserve">4.2 </w:t>
      </w:r>
      <w:r>
        <w:tab/>
        <w:t>ITU Region 2</w:t>
      </w:r>
      <w:bookmarkEnd w:id="32"/>
    </w:p>
    <w:p w:rsidR="00AF6585" w:rsidRDefault="00FC2698" w:rsidP="00AF6585">
      <w:pPr>
        <w:pStyle w:val="Heading3"/>
      </w:pPr>
      <w:bookmarkStart w:id="33" w:name="_Toc509398933"/>
      <w:r>
        <w:t>4.2.1</w:t>
      </w:r>
      <w:r w:rsidR="00AF6585">
        <w:t xml:space="preserve"> </w:t>
      </w:r>
      <w:r w:rsidR="00AF6585">
        <w:tab/>
        <w:t>USA</w:t>
      </w:r>
      <w:bookmarkEnd w:id="33"/>
    </w:p>
    <w:p w:rsidR="00EA791D" w:rsidRDefault="00EA791D" w:rsidP="00EA791D">
      <w:pPr>
        <w:pStyle w:val="Heading4"/>
      </w:pPr>
      <w:bookmarkStart w:id="34" w:name="_Toc509398934"/>
      <w:r>
        <w:t>4.2.1.1</w:t>
      </w:r>
      <w:r>
        <w:tab/>
        <w:t>Introduction</w:t>
      </w:r>
      <w:bookmarkEnd w:id="34"/>
    </w:p>
    <w:p w:rsidR="00D45F45" w:rsidRDefault="00D45F45" w:rsidP="007C1A75">
      <w:r w:rsidRPr="001D2C86">
        <w:t xml:space="preserve">In US, 5.925-6.425 GHz </w:t>
      </w:r>
      <w:r>
        <w:t>frequency range</w:t>
      </w:r>
      <w:r w:rsidRPr="00146DC5">
        <w:rPr>
          <w:color w:val="FF0000"/>
        </w:rPr>
        <w:t xml:space="preserve"> </w:t>
      </w:r>
      <w:r w:rsidRPr="001D2C86">
        <w:t>is currently allocated for non-federal use for FSS</w:t>
      </w:r>
      <w:r>
        <w:t xml:space="preserve"> (Fixed Satellite Service)</w:t>
      </w:r>
      <w:r w:rsidRPr="001D2C86">
        <w:t xml:space="preserve"> and FS </w:t>
      </w:r>
      <w:r>
        <w:t xml:space="preserve">(Fixed Service) </w:t>
      </w:r>
      <w:r w:rsidRPr="001D2C86">
        <w:t xml:space="preserve">on a primary basis; while 6.425-7.125 GHz </w:t>
      </w:r>
      <w:r>
        <w:t>frequency range</w:t>
      </w:r>
      <w:r w:rsidRPr="001D2C86">
        <w:t xml:space="preserve"> is allocated exclusively for non-federal use on a primary basis for FS at 6.525-7.125 GHz, Mobile Service at 6.425-6.525 GHz and 6.875-7.125 GHz, and FSS at 6.425-6.700 GHz and 7.025-7.075 GHz for uplink and at 6.700-7.025 GHz for both uplink and downlink. </w:t>
      </w:r>
      <w:r>
        <w:t xml:space="preserve">More details are provided in Table </w:t>
      </w:r>
      <w:r w:rsidRPr="00146DC5">
        <w:t>4.2.1.1-1</w:t>
      </w:r>
      <w:r>
        <w:t xml:space="preserve"> [4] and Figure 4.2.1.1-1 below.</w:t>
      </w:r>
    </w:p>
    <w:p w:rsidR="00D45F45" w:rsidRDefault="00D45F45" w:rsidP="00555633">
      <w:pPr>
        <w:pStyle w:val="NoSpacing"/>
        <w:rPr>
          <w:rFonts w:ascii="Arial" w:hAnsi="Arial" w:cs="Arial"/>
        </w:rPr>
      </w:pPr>
    </w:p>
    <w:p w:rsidR="00555633" w:rsidRDefault="00555633" w:rsidP="00D45F45">
      <w:pPr>
        <w:pStyle w:val="NoSpacing"/>
        <w:jc w:val="center"/>
        <w:rPr>
          <w:rFonts w:ascii="Arial" w:hAnsi="Arial" w:cs="Arial"/>
        </w:rPr>
      </w:pPr>
    </w:p>
    <w:p w:rsidR="00555633" w:rsidRDefault="00555633" w:rsidP="00D45F45">
      <w:pPr>
        <w:pStyle w:val="NoSpacing"/>
        <w:jc w:val="center"/>
        <w:rPr>
          <w:rFonts w:ascii="Arial" w:hAnsi="Arial" w:cs="Arial"/>
        </w:rPr>
      </w:pPr>
    </w:p>
    <w:p w:rsidR="00555633" w:rsidRDefault="00555633" w:rsidP="00D45F45">
      <w:pPr>
        <w:pStyle w:val="NoSpacing"/>
        <w:jc w:val="center"/>
        <w:rPr>
          <w:rFonts w:ascii="Arial" w:hAnsi="Arial" w:cs="Arial"/>
        </w:rPr>
      </w:pPr>
    </w:p>
    <w:p w:rsidR="00555633" w:rsidRDefault="00555633" w:rsidP="00D45F45">
      <w:pPr>
        <w:pStyle w:val="NoSpacing"/>
        <w:jc w:val="center"/>
        <w:rPr>
          <w:rFonts w:ascii="Arial" w:hAnsi="Arial" w:cs="Arial"/>
        </w:rPr>
      </w:pPr>
    </w:p>
    <w:p w:rsidR="00555633" w:rsidRDefault="00555633" w:rsidP="00D45F45">
      <w:pPr>
        <w:pStyle w:val="NoSpacing"/>
        <w:jc w:val="center"/>
        <w:rPr>
          <w:rFonts w:ascii="Arial" w:hAnsi="Arial" w:cs="Arial"/>
        </w:rPr>
      </w:pPr>
    </w:p>
    <w:p w:rsidR="00555633" w:rsidRDefault="00555633" w:rsidP="00D45F45">
      <w:pPr>
        <w:pStyle w:val="NoSpacing"/>
        <w:jc w:val="center"/>
        <w:rPr>
          <w:rFonts w:ascii="Arial" w:hAnsi="Arial" w:cs="Arial"/>
        </w:rPr>
      </w:pPr>
    </w:p>
    <w:p w:rsidR="00555633" w:rsidRDefault="00555633" w:rsidP="00D45F45">
      <w:pPr>
        <w:pStyle w:val="NoSpacing"/>
        <w:jc w:val="center"/>
        <w:rPr>
          <w:rFonts w:ascii="Arial" w:hAnsi="Arial" w:cs="Arial"/>
        </w:rPr>
      </w:pPr>
    </w:p>
    <w:p w:rsidR="00555633" w:rsidRDefault="00555633" w:rsidP="00D45F45">
      <w:pPr>
        <w:pStyle w:val="NoSpacing"/>
        <w:jc w:val="center"/>
        <w:rPr>
          <w:rFonts w:ascii="Arial" w:hAnsi="Arial" w:cs="Arial"/>
        </w:rPr>
      </w:pPr>
    </w:p>
    <w:p w:rsidR="00555633" w:rsidRDefault="00D027E3" w:rsidP="00D45F45">
      <w:pPr>
        <w:pStyle w:val="NoSpacing"/>
        <w:jc w:val="center"/>
        <w:rPr>
          <w:rFonts w:ascii="Arial" w:hAnsi="Arial" w:cs="Arial"/>
        </w:rPr>
      </w:pPr>
      <w:r>
        <w:rPr>
          <w:rFonts w:ascii="Arial" w:hAnsi="Arial" w:cs="Arial"/>
        </w:rPr>
        <w:br w:type="page"/>
      </w:r>
    </w:p>
    <w:p w:rsidR="00555633" w:rsidRDefault="00555633" w:rsidP="00D45F45">
      <w:pPr>
        <w:pStyle w:val="NoSpacing"/>
        <w:jc w:val="center"/>
        <w:rPr>
          <w:rFonts w:ascii="Arial" w:hAnsi="Arial" w:cs="Arial"/>
        </w:rPr>
      </w:pPr>
    </w:p>
    <w:p w:rsidR="00555633" w:rsidRDefault="00555633" w:rsidP="00D45F45">
      <w:pPr>
        <w:pStyle w:val="NoSpacing"/>
        <w:jc w:val="center"/>
        <w:rPr>
          <w:rFonts w:ascii="Arial" w:hAnsi="Arial" w:cs="Arial"/>
        </w:rPr>
      </w:pPr>
    </w:p>
    <w:p w:rsidR="00555633" w:rsidRDefault="00555633" w:rsidP="00D45F45">
      <w:pPr>
        <w:pStyle w:val="NoSpacing"/>
        <w:jc w:val="center"/>
        <w:rPr>
          <w:rFonts w:ascii="Arial" w:hAnsi="Arial" w:cs="Arial"/>
        </w:rPr>
      </w:pPr>
    </w:p>
    <w:p w:rsidR="00D45F45" w:rsidRDefault="00D45F45" w:rsidP="007C1A75">
      <w:pPr>
        <w:pStyle w:val="TH"/>
      </w:pPr>
      <w:r>
        <w:t>Table 4.2.1.1-1: US Frequency Allocations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705"/>
        <w:gridCol w:w="5042"/>
        <w:gridCol w:w="2608"/>
      </w:tblGrid>
      <w:tr w:rsidR="00D45F45" w:rsidRPr="007F5C36" w:rsidTr="00041DBE">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tcPr>
          <w:p w:rsidR="00D45F45" w:rsidRPr="007F5C36" w:rsidRDefault="00D45F45" w:rsidP="00041DBE">
            <w:pPr>
              <w:pStyle w:val="TAH"/>
              <w:rPr>
                <w:rFonts w:cs="Arial"/>
                <w:lang w:eastAsia="ja-JP"/>
              </w:rPr>
            </w:pPr>
            <w:r>
              <w:rPr>
                <w:rFonts w:cs="Arial"/>
                <w:lang w:eastAsia="ja-JP"/>
              </w:rPr>
              <w:t>Frequency Range [MHz]</w:t>
            </w:r>
          </w:p>
        </w:tc>
        <w:tc>
          <w:tcPr>
            <w:tcW w:w="5042" w:type="dxa"/>
            <w:tcBorders>
              <w:top w:val="single" w:sz="4" w:space="0" w:color="000000"/>
              <w:bottom w:val="single" w:sz="4" w:space="0" w:color="000000"/>
              <w:right w:val="single" w:sz="4" w:space="0" w:color="000000"/>
            </w:tcBorders>
            <w:shd w:val="clear" w:color="auto" w:fill="auto"/>
          </w:tcPr>
          <w:p w:rsidR="00D45F45" w:rsidRPr="007F5C36" w:rsidRDefault="00D45F45" w:rsidP="00041DBE">
            <w:pPr>
              <w:pStyle w:val="TAH"/>
              <w:rPr>
                <w:rFonts w:cs="Arial"/>
                <w:lang w:eastAsia="ja-JP"/>
              </w:rPr>
            </w:pPr>
            <w:r>
              <w:rPr>
                <w:rFonts w:cs="Arial"/>
                <w:lang w:eastAsia="ja-JP"/>
              </w:rPr>
              <w:t>Allocations – US Non Federal Table</w:t>
            </w:r>
          </w:p>
        </w:tc>
        <w:tc>
          <w:tcPr>
            <w:tcW w:w="2608" w:type="dxa"/>
            <w:tcBorders>
              <w:top w:val="single" w:sz="4" w:space="0" w:color="000000"/>
              <w:bottom w:val="single" w:sz="4" w:space="0" w:color="000000"/>
              <w:right w:val="single" w:sz="4" w:space="0" w:color="000000"/>
            </w:tcBorders>
            <w:shd w:val="clear" w:color="auto" w:fill="auto"/>
          </w:tcPr>
          <w:p w:rsidR="00D45F45" w:rsidRPr="007F5C36" w:rsidRDefault="00D45F45" w:rsidP="00041DBE">
            <w:pPr>
              <w:pStyle w:val="TAH"/>
              <w:rPr>
                <w:rFonts w:cs="Arial"/>
                <w:lang w:eastAsia="ja-JP"/>
              </w:rPr>
            </w:pPr>
            <w:r>
              <w:rPr>
                <w:rFonts w:cs="Arial"/>
                <w:lang w:eastAsia="ja-JP"/>
              </w:rPr>
              <w:t>FCC rule part(s)</w:t>
            </w:r>
          </w:p>
        </w:tc>
      </w:tr>
      <w:tr w:rsidR="00D45F45" w:rsidRPr="007F5C36"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rsidR="00D45F45" w:rsidRPr="007F5C36" w:rsidRDefault="00D45F45" w:rsidP="00041DBE">
            <w:pPr>
              <w:pStyle w:val="TAC"/>
            </w:pPr>
            <w:r>
              <w:t>5 925 – 6 425</w:t>
            </w:r>
          </w:p>
        </w:tc>
        <w:tc>
          <w:tcPr>
            <w:tcW w:w="5042" w:type="dxa"/>
            <w:tcBorders>
              <w:bottom w:val="single" w:sz="4" w:space="0" w:color="000000"/>
              <w:right w:val="single" w:sz="4" w:space="0" w:color="000000"/>
            </w:tcBorders>
          </w:tcPr>
          <w:p w:rsidR="00D45F45" w:rsidRPr="000D51EC" w:rsidRDefault="00D45F45" w:rsidP="00041DBE">
            <w:pPr>
              <w:pStyle w:val="TAC"/>
              <w:jc w:val="left"/>
              <w:rPr>
                <w:sz w:val="16"/>
              </w:rPr>
            </w:pPr>
            <w:r w:rsidRPr="000D51EC">
              <w:rPr>
                <w:sz w:val="16"/>
              </w:rPr>
              <w:t xml:space="preserve">FIXED  </w:t>
            </w:r>
          </w:p>
          <w:p w:rsidR="00D45F45" w:rsidRPr="000D51EC" w:rsidRDefault="00D45F45" w:rsidP="00041DBE">
            <w:pPr>
              <w:pStyle w:val="TAL"/>
              <w:rPr>
                <w:sz w:val="16"/>
              </w:rPr>
            </w:pPr>
            <w:r w:rsidRPr="000D51EC">
              <w:rPr>
                <w:sz w:val="16"/>
              </w:rPr>
              <w:t xml:space="preserve">FIXED SATELLITE (Earth-to-space)   </w:t>
            </w:r>
          </w:p>
          <w:p w:rsidR="00D45F45" w:rsidRPr="000D51EC" w:rsidRDefault="00D45F45" w:rsidP="00041DBE">
            <w:pPr>
              <w:pStyle w:val="TAL"/>
              <w:rPr>
                <w:bCs/>
                <w:sz w:val="16"/>
              </w:rPr>
            </w:pPr>
            <w:r w:rsidRPr="000D51EC">
              <w:rPr>
                <w:bCs/>
                <w:sz w:val="16"/>
              </w:rPr>
              <w:t>NG181</w:t>
            </w:r>
          </w:p>
        </w:tc>
        <w:tc>
          <w:tcPr>
            <w:tcW w:w="2608" w:type="dxa"/>
            <w:tcBorders>
              <w:bottom w:val="single" w:sz="4" w:space="0" w:color="000000"/>
              <w:right w:val="single" w:sz="4" w:space="0" w:color="000000"/>
            </w:tcBorders>
          </w:tcPr>
          <w:p w:rsidR="00D45F45" w:rsidRPr="00383D4B" w:rsidRDefault="00D45F45" w:rsidP="00041DBE">
            <w:pPr>
              <w:pStyle w:val="TAL"/>
              <w:rPr>
                <w:bCs/>
              </w:rPr>
            </w:pPr>
            <w:r w:rsidRPr="00383D4B">
              <w:rPr>
                <w:bCs/>
              </w:rPr>
              <w:t>RF Devices (15)</w:t>
            </w:r>
          </w:p>
          <w:p w:rsidR="00D45F45" w:rsidRPr="00383D4B" w:rsidRDefault="00D45F45" w:rsidP="00041DBE">
            <w:pPr>
              <w:pStyle w:val="TAL"/>
              <w:rPr>
                <w:bCs/>
              </w:rPr>
            </w:pPr>
            <w:r w:rsidRPr="00383D4B">
              <w:rPr>
                <w:bCs/>
              </w:rPr>
              <w:t>Satellite Communications (25)</w:t>
            </w:r>
          </w:p>
          <w:p w:rsidR="00D45F45" w:rsidRPr="00383D4B" w:rsidRDefault="00D45F45" w:rsidP="00041DBE">
            <w:pPr>
              <w:pStyle w:val="TAL"/>
              <w:rPr>
                <w:bCs/>
              </w:rPr>
            </w:pPr>
            <w:r w:rsidRPr="00383D4B">
              <w:rPr>
                <w:bCs/>
              </w:rPr>
              <w:t>Fixed Microwave (101)</w:t>
            </w:r>
          </w:p>
          <w:p w:rsidR="00D45F45" w:rsidRPr="00383D4B" w:rsidRDefault="00D45F45" w:rsidP="00041DBE">
            <w:pPr>
              <w:pStyle w:val="TAL"/>
              <w:rPr>
                <w:bCs/>
              </w:rPr>
            </w:pPr>
          </w:p>
        </w:tc>
      </w:tr>
      <w:tr w:rsidR="00D45F45" w:rsidRPr="007F5C36"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rsidR="00D45F45" w:rsidRPr="007F5C36" w:rsidRDefault="00D45F45" w:rsidP="00041DBE">
            <w:pPr>
              <w:pStyle w:val="TAC"/>
            </w:pPr>
            <w:r>
              <w:t>6 425 – 6 525</w:t>
            </w:r>
          </w:p>
        </w:tc>
        <w:tc>
          <w:tcPr>
            <w:tcW w:w="5042" w:type="dxa"/>
            <w:tcBorders>
              <w:bottom w:val="single" w:sz="4" w:space="0" w:color="000000"/>
              <w:right w:val="single" w:sz="4" w:space="0" w:color="000000"/>
            </w:tcBorders>
          </w:tcPr>
          <w:p w:rsidR="00D45F45" w:rsidRDefault="00D45F45" w:rsidP="00041DBE">
            <w:pPr>
              <w:pStyle w:val="TAL"/>
            </w:pPr>
            <w:r>
              <w:t xml:space="preserve">FIXED SATELLITE (Earth-to-space)   </w:t>
            </w:r>
          </w:p>
          <w:p w:rsidR="00D45F45" w:rsidRDefault="00D45F45" w:rsidP="00041DBE">
            <w:pPr>
              <w:pStyle w:val="TAL"/>
              <w:rPr>
                <w:bCs/>
              </w:rPr>
            </w:pPr>
            <w:r>
              <w:rPr>
                <w:bCs/>
              </w:rPr>
              <w:t>MOBILE</w:t>
            </w:r>
          </w:p>
          <w:p w:rsidR="00D45F45" w:rsidRPr="007F5C36" w:rsidRDefault="00D45F45" w:rsidP="00041DBE">
            <w:pPr>
              <w:pStyle w:val="TAL"/>
              <w:rPr>
                <w:bCs/>
              </w:rPr>
            </w:pPr>
            <w:r>
              <w:rPr>
                <w:bCs/>
              </w:rPr>
              <w:t>5.450 5,458</w:t>
            </w:r>
          </w:p>
        </w:tc>
        <w:tc>
          <w:tcPr>
            <w:tcW w:w="2608" w:type="dxa"/>
            <w:tcBorders>
              <w:bottom w:val="single" w:sz="4" w:space="0" w:color="000000"/>
              <w:right w:val="single" w:sz="4" w:space="0" w:color="000000"/>
            </w:tcBorders>
          </w:tcPr>
          <w:p w:rsidR="00D45F45" w:rsidRDefault="00D45F45" w:rsidP="00041DBE">
            <w:pPr>
              <w:pStyle w:val="TAL"/>
              <w:rPr>
                <w:bCs/>
              </w:rPr>
            </w:pPr>
            <w:r>
              <w:rPr>
                <w:bCs/>
              </w:rPr>
              <w:t>RF Devices (15)</w:t>
            </w:r>
          </w:p>
          <w:p w:rsidR="00D45F45" w:rsidRDefault="00D45F45" w:rsidP="00041DBE">
            <w:pPr>
              <w:pStyle w:val="TAL"/>
              <w:rPr>
                <w:bCs/>
              </w:rPr>
            </w:pPr>
            <w:r>
              <w:rPr>
                <w:bCs/>
              </w:rPr>
              <w:t>Satellite Communications (25)</w:t>
            </w:r>
          </w:p>
          <w:p w:rsidR="00D45F45" w:rsidRDefault="00D45F45" w:rsidP="00041DBE">
            <w:pPr>
              <w:pStyle w:val="TAL"/>
              <w:rPr>
                <w:bCs/>
              </w:rPr>
            </w:pPr>
            <w:r>
              <w:rPr>
                <w:bCs/>
              </w:rPr>
              <w:t>TV Broadcast Auxiliary (74F)</w:t>
            </w:r>
          </w:p>
          <w:p w:rsidR="00D45F45" w:rsidRDefault="00D45F45" w:rsidP="00041DBE">
            <w:pPr>
              <w:pStyle w:val="TAL"/>
              <w:rPr>
                <w:bCs/>
              </w:rPr>
            </w:pPr>
            <w:r>
              <w:rPr>
                <w:bCs/>
              </w:rPr>
              <w:t>Cable TV Relay (78)</w:t>
            </w:r>
          </w:p>
          <w:p w:rsidR="00D45F45" w:rsidRDefault="00D45F45" w:rsidP="00041DBE">
            <w:pPr>
              <w:pStyle w:val="TAL"/>
              <w:rPr>
                <w:bCs/>
              </w:rPr>
            </w:pPr>
            <w:r>
              <w:rPr>
                <w:bCs/>
              </w:rPr>
              <w:t>Fixed Microwave (101)</w:t>
            </w:r>
          </w:p>
          <w:p w:rsidR="00D45F45" w:rsidRPr="007F5C36" w:rsidRDefault="00D45F45" w:rsidP="00041DBE">
            <w:pPr>
              <w:pStyle w:val="TAL"/>
              <w:rPr>
                <w:bCs/>
              </w:rPr>
            </w:pPr>
          </w:p>
        </w:tc>
      </w:tr>
      <w:tr w:rsidR="00D45F45" w:rsidRPr="007F5C36"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rsidR="00D45F45" w:rsidRPr="007F5C36" w:rsidRDefault="00D45F45" w:rsidP="00041DBE">
            <w:pPr>
              <w:pStyle w:val="TAC"/>
            </w:pPr>
            <w:r>
              <w:t>6 525 – 6 700</w:t>
            </w:r>
          </w:p>
        </w:tc>
        <w:tc>
          <w:tcPr>
            <w:tcW w:w="5042" w:type="dxa"/>
            <w:tcBorders>
              <w:bottom w:val="single" w:sz="4" w:space="0" w:color="000000"/>
              <w:right w:val="single" w:sz="4" w:space="0" w:color="000000"/>
            </w:tcBorders>
          </w:tcPr>
          <w:p w:rsidR="00D45F45" w:rsidRDefault="00D45F45" w:rsidP="00041DBE">
            <w:pPr>
              <w:pStyle w:val="TAC"/>
              <w:jc w:val="left"/>
            </w:pPr>
            <w:r>
              <w:t xml:space="preserve">FIXED  </w:t>
            </w:r>
          </w:p>
          <w:p w:rsidR="00D45F45" w:rsidRDefault="00D45F45" w:rsidP="00041DBE">
            <w:pPr>
              <w:pStyle w:val="TAL"/>
            </w:pPr>
            <w:r>
              <w:t xml:space="preserve">FIXED SATELLITE (Earth-to-space) </w:t>
            </w:r>
          </w:p>
          <w:p w:rsidR="00D45F45" w:rsidRPr="007F5C36" w:rsidRDefault="00D45F45" w:rsidP="00041DBE">
            <w:pPr>
              <w:pStyle w:val="TAL"/>
              <w:rPr>
                <w:bCs/>
              </w:rPr>
            </w:pPr>
            <w:r>
              <w:rPr>
                <w:bCs/>
              </w:rPr>
              <w:t>5.458 US342</w:t>
            </w:r>
          </w:p>
        </w:tc>
        <w:tc>
          <w:tcPr>
            <w:tcW w:w="2608" w:type="dxa"/>
            <w:vMerge w:val="restart"/>
            <w:tcBorders>
              <w:right w:val="single" w:sz="4" w:space="0" w:color="000000"/>
            </w:tcBorders>
          </w:tcPr>
          <w:p w:rsidR="00D45F45" w:rsidRPr="00383D4B" w:rsidRDefault="00D45F45" w:rsidP="00041DBE">
            <w:pPr>
              <w:pStyle w:val="TAL"/>
              <w:rPr>
                <w:bCs/>
              </w:rPr>
            </w:pPr>
            <w:r w:rsidRPr="00383D4B">
              <w:rPr>
                <w:bCs/>
              </w:rPr>
              <w:t>RF Devices (15)</w:t>
            </w:r>
          </w:p>
          <w:p w:rsidR="00D45F45" w:rsidRPr="00383D4B" w:rsidRDefault="00D45F45" w:rsidP="00041DBE">
            <w:pPr>
              <w:pStyle w:val="TAL"/>
              <w:rPr>
                <w:bCs/>
              </w:rPr>
            </w:pPr>
            <w:r w:rsidRPr="00383D4B">
              <w:rPr>
                <w:bCs/>
              </w:rPr>
              <w:t>Satellite Communications (25)</w:t>
            </w:r>
          </w:p>
          <w:p w:rsidR="00D45F45" w:rsidRPr="00383D4B" w:rsidRDefault="00D45F45" w:rsidP="00041DBE">
            <w:pPr>
              <w:pStyle w:val="TAL"/>
              <w:rPr>
                <w:bCs/>
              </w:rPr>
            </w:pPr>
            <w:r w:rsidRPr="00383D4B">
              <w:rPr>
                <w:bCs/>
              </w:rPr>
              <w:t>Fixed Microwave (101)</w:t>
            </w:r>
          </w:p>
          <w:p w:rsidR="00D45F45" w:rsidRPr="007F5C36" w:rsidRDefault="00D45F45" w:rsidP="00041DBE">
            <w:pPr>
              <w:pStyle w:val="TAL"/>
              <w:rPr>
                <w:bCs/>
              </w:rPr>
            </w:pPr>
          </w:p>
        </w:tc>
      </w:tr>
      <w:tr w:rsidR="00D45F45" w:rsidRPr="007F5C36"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rsidR="00D45F45" w:rsidRDefault="00D45F45" w:rsidP="00041DBE">
            <w:pPr>
              <w:pStyle w:val="TAC"/>
            </w:pPr>
            <w:r>
              <w:t>6 700 – 6 875</w:t>
            </w:r>
          </w:p>
        </w:tc>
        <w:tc>
          <w:tcPr>
            <w:tcW w:w="5042" w:type="dxa"/>
            <w:tcBorders>
              <w:bottom w:val="single" w:sz="4" w:space="0" w:color="000000"/>
              <w:right w:val="single" w:sz="4" w:space="0" w:color="000000"/>
            </w:tcBorders>
          </w:tcPr>
          <w:p w:rsidR="00D45F45" w:rsidRDefault="00D45F45" w:rsidP="00041DBE">
            <w:pPr>
              <w:pStyle w:val="TAC"/>
              <w:jc w:val="left"/>
            </w:pPr>
            <w:r>
              <w:t>FIXED</w:t>
            </w:r>
          </w:p>
          <w:p w:rsidR="00D45F45" w:rsidRDefault="00D45F45" w:rsidP="00041DBE">
            <w:pPr>
              <w:pStyle w:val="TAL"/>
            </w:pPr>
            <w:r>
              <w:t>FIXED SATELLITE (Earth-to-space) (space-to-Earth) 5.441</w:t>
            </w:r>
          </w:p>
          <w:p w:rsidR="00D45F45" w:rsidRPr="007F5C36" w:rsidRDefault="00D45F45" w:rsidP="00041DBE">
            <w:pPr>
              <w:pStyle w:val="TAL"/>
              <w:rPr>
                <w:bCs/>
              </w:rPr>
            </w:pPr>
            <w:r>
              <w:rPr>
                <w:bCs/>
              </w:rPr>
              <w:t>5.458 5.458A 5.458B</w:t>
            </w:r>
          </w:p>
        </w:tc>
        <w:tc>
          <w:tcPr>
            <w:tcW w:w="2608" w:type="dxa"/>
            <w:vMerge/>
            <w:tcBorders>
              <w:bottom w:val="single" w:sz="4" w:space="0" w:color="000000"/>
              <w:right w:val="single" w:sz="4" w:space="0" w:color="000000"/>
            </w:tcBorders>
          </w:tcPr>
          <w:p w:rsidR="00D45F45" w:rsidRPr="007F5C36" w:rsidRDefault="00D45F45" w:rsidP="00041DBE">
            <w:pPr>
              <w:pStyle w:val="TAL"/>
              <w:rPr>
                <w:bCs/>
              </w:rPr>
            </w:pPr>
          </w:p>
        </w:tc>
      </w:tr>
      <w:tr w:rsidR="00D45F45" w:rsidRPr="007F5C36"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rsidR="00D45F45" w:rsidRDefault="00D45F45" w:rsidP="00041DBE">
            <w:pPr>
              <w:pStyle w:val="TAC"/>
            </w:pPr>
            <w:r>
              <w:t>6 875 – 7 025</w:t>
            </w:r>
          </w:p>
        </w:tc>
        <w:tc>
          <w:tcPr>
            <w:tcW w:w="5042" w:type="dxa"/>
            <w:tcBorders>
              <w:bottom w:val="single" w:sz="4" w:space="0" w:color="000000"/>
              <w:right w:val="single" w:sz="4" w:space="0" w:color="000000"/>
            </w:tcBorders>
          </w:tcPr>
          <w:p w:rsidR="00D45F45" w:rsidRDefault="00D45F45" w:rsidP="00041DBE">
            <w:pPr>
              <w:pStyle w:val="TAC"/>
              <w:jc w:val="left"/>
            </w:pPr>
            <w:r>
              <w:t xml:space="preserve">FIXED  </w:t>
            </w:r>
            <w:r>
              <w:rPr>
                <w:bCs/>
              </w:rPr>
              <w:t>NG118</w:t>
            </w:r>
          </w:p>
          <w:p w:rsidR="00D45F45" w:rsidRDefault="00D45F45" w:rsidP="00041DBE">
            <w:pPr>
              <w:pStyle w:val="TAL"/>
            </w:pPr>
            <w:r>
              <w:t>FIXED SATELLITE (Earth-to-space)   5.441</w:t>
            </w:r>
          </w:p>
          <w:p w:rsidR="00D45F45" w:rsidRDefault="00D45F45" w:rsidP="00041DBE">
            <w:pPr>
              <w:pStyle w:val="TAL"/>
              <w:rPr>
                <w:bCs/>
              </w:rPr>
            </w:pPr>
            <w:r>
              <w:rPr>
                <w:bCs/>
              </w:rPr>
              <w:t>MOBILE NG171</w:t>
            </w:r>
          </w:p>
          <w:p w:rsidR="00D45F45" w:rsidRPr="007F5C36" w:rsidRDefault="00D45F45" w:rsidP="00041DBE">
            <w:pPr>
              <w:pStyle w:val="TAL"/>
              <w:rPr>
                <w:bCs/>
              </w:rPr>
            </w:pPr>
            <w:r>
              <w:rPr>
                <w:bCs/>
              </w:rPr>
              <w:t>5.458 5.458A 5.458B</w:t>
            </w:r>
          </w:p>
        </w:tc>
        <w:tc>
          <w:tcPr>
            <w:tcW w:w="2608" w:type="dxa"/>
            <w:tcBorders>
              <w:bottom w:val="single" w:sz="4" w:space="0" w:color="000000"/>
              <w:right w:val="single" w:sz="4" w:space="0" w:color="000000"/>
            </w:tcBorders>
          </w:tcPr>
          <w:p w:rsidR="00D45F45" w:rsidRDefault="00D45F45" w:rsidP="00041DBE">
            <w:pPr>
              <w:pStyle w:val="TAL"/>
              <w:rPr>
                <w:bCs/>
              </w:rPr>
            </w:pPr>
            <w:r>
              <w:rPr>
                <w:bCs/>
              </w:rPr>
              <w:t>RF Devices (15)</w:t>
            </w:r>
          </w:p>
          <w:p w:rsidR="00D45F45" w:rsidRDefault="00D45F45" w:rsidP="00041DBE">
            <w:pPr>
              <w:pStyle w:val="TAL"/>
              <w:rPr>
                <w:bCs/>
              </w:rPr>
            </w:pPr>
            <w:r>
              <w:rPr>
                <w:bCs/>
              </w:rPr>
              <w:t>Satellite Communications (25)</w:t>
            </w:r>
          </w:p>
          <w:p w:rsidR="00D45F45" w:rsidRDefault="00D45F45" w:rsidP="00041DBE">
            <w:pPr>
              <w:pStyle w:val="TAL"/>
              <w:rPr>
                <w:bCs/>
              </w:rPr>
            </w:pPr>
            <w:r>
              <w:rPr>
                <w:bCs/>
              </w:rPr>
              <w:t>TV Broadcast Auxiliary (74F)</w:t>
            </w:r>
          </w:p>
          <w:p w:rsidR="00D45F45" w:rsidRDefault="00D45F45" w:rsidP="00041DBE">
            <w:pPr>
              <w:pStyle w:val="TAL"/>
              <w:rPr>
                <w:bCs/>
              </w:rPr>
            </w:pPr>
            <w:r>
              <w:rPr>
                <w:bCs/>
              </w:rPr>
              <w:t>Cable TV Relay (78)</w:t>
            </w:r>
          </w:p>
          <w:p w:rsidR="00D45F45" w:rsidRPr="007F5C36" w:rsidRDefault="00D45F45" w:rsidP="00041DBE">
            <w:pPr>
              <w:pStyle w:val="TAL"/>
              <w:rPr>
                <w:bCs/>
              </w:rPr>
            </w:pPr>
          </w:p>
        </w:tc>
      </w:tr>
      <w:tr w:rsidR="00D45F45" w:rsidRPr="007F5C36"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rsidR="00D45F45" w:rsidRPr="007F5C36" w:rsidRDefault="00D45F45" w:rsidP="00041DBE">
            <w:pPr>
              <w:pStyle w:val="TAC"/>
            </w:pPr>
            <w:r>
              <w:t>7 025 – 7 075</w:t>
            </w:r>
          </w:p>
        </w:tc>
        <w:tc>
          <w:tcPr>
            <w:tcW w:w="5042" w:type="dxa"/>
            <w:tcBorders>
              <w:bottom w:val="single" w:sz="4" w:space="0" w:color="000000"/>
              <w:right w:val="single" w:sz="4" w:space="0" w:color="000000"/>
            </w:tcBorders>
          </w:tcPr>
          <w:p w:rsidR="00D45F45" w:rsidRDefault="00D45F45" w:rsidP="00041DBE">
            <w:pPr>
              <w:pStyle w:val="TAC"/>
              <w:jc w:val="left"/>
            </w:pPr>
            <w:r>
              <w:t>FIXED  NG118</w:t>
            </w:r>
          </w:p>
          <w:p w:rsidR="00D45F45" w:rsidRDefault="00D45F45" w:rsidP="00041DBE">
            <w:pPr>
              <w:pStyle w:val="TAL"/>
            </w:pPr>
            <w:r>
              <w:t>FIXED SATELLITE (Earth-to-space)   NG172</w:t>
            </w:r>
          </w:p>
          <w:p w:rsidR="00D45F45" w:rsidRDefault="00D45F45" w:rsidP="00041DBE">
            <w:pPr>
              <w:pStyle w:val="TAL"/>
              <w:rPr>
                <w:bCs/>
              </w:rPr>
            </w:pPr>
            <w:r>
              <w:rPr>
                <w:bCs/>
              </w:rPr>
              <w:t>MOBILE NG171</w:t>
            </w:r>
          </w:p>
          <w:p w:rsidR="00D45F45" w:rsidRPr="007F5C36" w:rsidRDefault="00D45F45" w:rsidP="00041DBE">
            <w:pPr>
              <w:pStyle w:val="TAL"/>
              <w:rPr>
                <w:bCs/>
              </w:rPr>
            </w:pPr>
            <w:r>
              <w:rPr>
                <w:bCs/>
              </w:rPr>
              <w:t>5.458 5.458A 5.458B</w:t>
            </w:r>
          </w:p>
        </w:tc>
        <w:tc>
          <w:tcPr>
            <w:tcW w:w="2608" w:type="dxa"/>
            <w:vMerge w:val="restart"/>
            <w:tcBorders>
              <w:right w:val="single" w:sz="4" w:space="0" w:color="000000"/>
            </w:tcBorders>
          </w:tcPr>
          <w:p w:rsidR="00D45F45" w:rsidRDefault="00D45F45" w:rsidP="00041DBE">
            <w:pPr>
              <w:pStyle w:val="TAL"/>
              <w:rPr>
                <w:bCs/>
              </w:rPr>
            </w:pPr>
            <w:r>
              <w:rPr>
                <w:bCs/>
              </w:rPr>
              <w:t>RF Devices (15)</w:t>
            </w:r>
          </w:p>
          <w:p w:rsidR="00D45F45" w:rsidRDefault="00D45F45" w:rsidP="00041DBE">
            <w:pPr>
              <w:pStyle w:val="TAL"/>
              <w:rPr>
                <w:bCs/>
              </w:rPr>
            </w:pPr>
            <w:r>
              <w:rPr>
                <w:bCs/>
              </w:rPr>
              <w:t>TV Broadcast Auxiliary (74F)</w:t>
            </w:r>
          </w:p>
          <w:p w:rsidR="00D45F45" w:rsidRDefault="00D45F45" w:rsidP="00041DBE">
            <w:pPr>
              <w:pStyle w:val="TAL"/>
              <w:rPr>
                <w:bCs/>
              </w:rPr>
            </w:pPr>
            <w:r>
              <w:rPr>
                <w:bCs/>
              </w:rPr>
              <w:t>Cable TV Relay (78)</w:t>
            </w:r>
          </w:p>
          <w:p w:rsidR="00D45F45" w:rsidRPr="007F5C36" w:rsidRDefault="00D45F45" w:rsidP="00041DBE">
            <w:pPr>
              <w:pStyle w:val="TAL"/>
              <w:rPr>
                <w:bCs/>
              </w:rPr>
            </w:pPr>
          </w:p>
        </w:tc>
      </w:tr>
      <w:tr w:rsidR="00D45F45" w:rsidRPr="007F5C36"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rsidR="00D45F45" w:rsidRPr="007F5C36" w:rsidRDefault="00D45F45" w:rsidP="00041DBE">
            <w:pPr>
              <w:pStyle w:val="TAL"/>
              <w:jc w:val="center"/>
              <w:rPr>
                <w:bCs/>
              </w:rPr>
            </w:pPr>
            <w:r>
              <w:t>7 075 – 7 125</w:t>
            </w:r>
          </w:p>
        </w:tc>
        <w:tc>
          <w:tcPr>
            <w:tcW w:w="5042" w:type="dxa"/>
            <w:tcBorders>
              <w:bottom w:val="single" w:sz="4" w:space="0" w:color="000000"/>
              <w:right w:val="single" w:sz="4" w:space="0" w:color="000000"/>
            </w:tcBorders>
          </w:tcPr>
          <w:p w:rsidR="00D45F45" w:rsidRDefault="00D45F45" w:rsidP="00041DBE">
            <w:pPr>
              <w:pStyle w:val="TAL"/>
              <w:rPr>
                <w:bCs/>
              </w:rPr>
            </w:pPr>
            <w:r>
              <w:rPr>
                <w:bCs/>
              </w:rPr>
              <w:t>FIXED NG118</w:t>
            </w:r>
            <w:r>
              <w:rPr>
                <w:bCs/>
              </w:rPr>
              <w:br/>
              <w:t>MOBILE NG171</w:t>
            </w:r>
          </w:p>
          <w:p w:rsidR="00D45F45" w:rsidRPr="007F5C36" w:rsidRDefault="00D45F45" w:rsidP="00041DBE">
            <w:pPr>
              <w:pStyle w:val="TAL"/>
              <w:rPr>
                <w:bCs/>
              </w:rPr>
            </w:pPr>
            <w:r>
              <w:rPr>
                <w:bCs/>
              </w:rPr>
              <w:t>5.458</w:t>
            </w:r>
          </w:p>
        </w:tc>
        <w:tc>
          <w:tcPr>
            <w:tcW w:w="2608" w:type="dxa"/>
            <w:vMerge/>
            <w:tcBorders>
              <w:bottom w:val="single" w:sz="4" w:space="0" w:color="000000"/>
              <w:right w:val="single" w:sz="4" w:space="0" w:color="000000"/>
            </w:tcBorders>
          </w:tcPr>
          <w:p w:rsidR="00D45F45" w:rsidRPr="007F5C36" w:rsidRDefault="00D45F45" w:rsidP="00041DBE">
            <w:pPr>
              <w:pStyle w:val="TAL"/>
              <w:rPr>
                <w:bCs/>
              </w:rPr>
            </w:pPr>
          </w:p>
        </w:tc>
      </w:tr>
    </w:tbl>
    <w:p w:rsidR="00D45F45" w:rsidRDefault="00D45F45" w:rsidP="00D45F45">
      <w:pPr>
        <w:pStyle w:val="NoSpacing"/>
        <w:rPr>
          <w:rFonts w:ascii="Arial" w:hAnsi="Arial" w:cs="Arial"/>
        </w:rPr>
      </w:pPr>
    </w:p>
    <w:p w:rsidR="00D45F45" w:rsidRDefault="00D45F45" w:rsidP="00D45F45">
      <w:pPr>
        <w:pStyle w:val="NoSpacing"/>
        <w:rPr>
          <w:rFonts w:ascii="Arial" w:hAnsi="Arial" w:cs="Arial"/>
        </w:rPr>
      </w:pPr>
    </w:p>
    <w:p w:rsidR="00D45F45" w:rsidRPr="001D2C86" w:rsidRDefault="000B4FE1" w:rsidP="00D45F45">
      <w:pPr>
        <w:pStyle w:val="NoSpacing"/>
        <w:rPr>
          <w:rFonts w:ascii="Arial" w:hAnsi="Arial" w:cs="Arial"/>
        </w:rPr>
      </w:pPr>
      <w:r>
        <w:rPr>
          <w:noProof/>
        </w:rPr>
        <w:pict>
          <v:shape id="Picture 3" o:spid="_x0000_i1028" type="#_x0000_t75" style="width:467.7pt;height:245.95pt;visibility:visible">
            <v:imagedata r:id="rId14" o:title=""/>
          </v:shape>
        </w:pict>
      </w:r>
    </w:p>
    <w:p w:rsidR="00D45F45" w:rsidRDefault="00D45F45" w:rsidP="00D45F45">
      <w:pPr>
        <w:pStyle w:val="NoSpacing"/>
        <w:rPr>
          <w:rFonts w:ascii="Arial" w:hAnsi="Arial" w:cs="Arial"/>
        </w:rPr>
      </w:pPr>
    </w:p>
    <w:p w:rsidR="00D45F45" w:rsidRDefault="00D45F45" w:rsidP="007C1A75">
      <w:pPr>
        <w:pStyle w:val="TF"/>
      </w:pPr>
      <w:r>
        <w:t>Figure 4.2.1.1-1: US services in 6 GHz</w:t>
      </w:r>
    </w:p>
    <w:p w:rsidR="00D45F45" w:rsidRDefault="00D45F45" w:rsidP="00D45F45">
      <w:pPr>
        <w:rPr>
          <w:rFonts w:ascii="Arial" w:hAnsi="Arial" w:cs="Arial"/>
        </w:rPr>
      </w:pPr>
    </w:p>
    <w:p w:rsidR="00D45F45" w:rsidRDefault="00B8268C" w:rsidP="00E125F2">
      <w:r>
        <w:lastRenderedPageBreak/>
        <w:t>Frequency</w:t>
      </w:r>
      <w:r w:rsidR="00D45F45">
        <w:t xml:space="preserve"> ranges above 7.125 GHz are allocated to fixed federal services, while allocation of s</w:t>
      </w:r>
      <w:r w:rsidR="00D45F45" w:rsidRPr="009016B3">
        <w:t>ervices in</w:t>
      </w:r>
      <w:r w:rsidR="00D45F45">
        <w:t xml:space="preserve"> frequencies</w:t>
      </w:r>
      <w:r w:rsidR="00D45F45" w:rsidRPr="009016B3">
        <w:t xml:space="preserve"> </w:t>
      </w:r>
      <w:r w:rsidR="00D45F45">
        <w:t xml:space="preserve">below 5.925 GHz is shown in Table 4.2.1.1-2. </w:t>
      </w:r>
    </w:p>
    <w:p w:rsidR="00D45F45" w:rsidRDefault="00D45F45" w:rsidP="007C1A75">
      <w:pPr>
        <w:pStyle w:val="TH"/>
      </w:pPr>
      <w:r>
        <w:t>Table 4.2.1.1-2: Adjacent services below 5.925 GHz</w:t>
      </w:r>
    </w:p>
    <w:tbl>
      <w:tblPr>
        <w:tblW w:w="8550"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335"/>
        <w:gridCol w:w="1807"/>
        <w:gridCol w:w="2402"/>
        <w:gridCol w:w="2006"/>
      </w:tblGrid>
      <w:tr w:rsidR="00D45F45" w:rsidRPr="007F5C36" w:rsidTr="00041DBE">
        <w:trPr>
          <w:trHeight w:val="357"/>
          <w:jc w:val="center"/>
        </w:trPr>
        <w:tc>
          <w:tcPr>
            <w:tcW w:w="2335" w:type="dxa"/>
            <w:tcBorders>
              <w:top w:val="single" w:sz="4" w:space="0" w:color="000000"/>
              <w:left w:val="single" w:sz="4" w:space="0" w:color="000000"/>
              <w:bottom w:val="single" w:sz="4" w:space="0" w:color="000000"/>
              <w:right w:val="single" w:sz="4" w:space="0" w:color="000000"/>
            </w:tcBorders>
            <w:shd w:val="clear" w:color="auto" w:fill="auto"/>
          </w:tcPr>
          <w:p w:rsidR="00D45F45" w:rsidRPr="007F5C36" w:rsidRDefault="00D45F45" w:rsidP="00041DBE">
            <w:pPr>
              <w:pStyle w:val="TAH"/>
              <w:rPr>
                <w:rFonts w:cs="Arial"/>
                <w:lang w:eastAsia="ja-JP"/>
              </w:rPr>
            </w:pPr>
            <w:r>
              <w:rPr>
                <w:rFonts w:cs="Arial"/>
                <w:lang w:eastAsia="ja-JP"/>
              </w:rPr>
              <w:t>Frequency Range [MHz]</w:t>
            </w:r>
          </w:p>
        </w:tc>
        <w:tc>
          <w:tcPr>
            <w:tcW w:w="1807" w:type="dxa"/>
            <w:tcBorders>
              <w:top w:val="single" w:sz="4" w:space="0" w:color="000000"/>
              <w:bottom w:val="single" w:sz="4" w:space="0" w:color="000000"/>
              <w:right w:val="single" w:sz="4" w:space="0" w:color="000000"/>
            </w:tcBorders>
          </w:tcPr>
          <w:p w:rsidR="00D45F45" w:rsidRDefault="00D45F45" w:rsidP="00041DBE">
            <w:pPr>
              <w:pStyle w:val="TAH"/>
              <w:rPr>
                <w:rFonts w:cs="Arial"/>
                <w:lang w:eastAsia="ja-JP"/>
              </w:rPr>
            </w:pPr>
            <w:r>
              <w:rPr>
                <w:rFonts w:cs="Arial"/>
                <w:lang w:eastAsia="ja-JP"/>
              </w:rPr>
              <w:t xml:space="preserve">Allocations </w:t>
            </w:r>
          </w:p>
          <w:p w:rsidR="00D45F45" w:rsidRDefault="00D45F45" w:rsidP="00041DBE">
            <w:pPr>
              <w:pStyle w:val="TAH"/>
              <w:rPr>
                <w:rFonts w:cs="Arial"/>
                <w:lang w:eastAsia="ja-JP"/>
              </w:rPr>
            </w:pPr>
            <w:r>
              <w:rPr>
                <w:rFonts w:cs="Arial"/>
                <w:lang w:eastAsia="ja-JP"/>
              </w:rPr>
              <w:t xml:space="preserve"> US Federal Table</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D45F45" w:rsidRDefault="00D45F45" w:rsidP="00041DBE">
            <w:pPr>
              <w:pStyle w:val="TAH"/>
              <w:rPr>
                <w:rFonts w:cs="Arial"/>
                <w:lang w:eastAsia="ja-JP"/>
              </w:rPr>
            </w:pPr>
            <w:r>
              <w:rPr>
                <w:rFonts w:cs="Arial"/>
                <w:lang w:eastAsia="ja-JP"/>
              </w:rPr>
              <w:t xml:space="preserve">Allocations </w:t>
            </w:r>
          </w:p>
          <w:p w:rsidR="00D45F45" w:rsidRPr="007F5C36" w:rsidRDefault="00D45F45" w:rsidP="00041DBE">
            <w:pPr>
              <w:pStyle w:val="TAH"/>
              <w:rPr>
                <w:rFonts w:cs="Arial"/>
                <w:lang w:eastAsia="ja-JP"/>
              </w:rPr>
            </w:pPr>
            <w:r>
              <w:rPr>
                <w:rFonts w:cs="Arial"/>
                <w:lang w:eastAsia="ja-JP"/>
              </w:rPr>
              <w:t xml:space="preserve"> US Non Federal Table</w:t>
            </w:r>
          </w:p>
        </w:tc>
        <w:tc>
          <w:tcPr>
            <w:tcW w:w="2006" w:type="dxa"/>
            <w:tcBorders>
              <w:top w:val="single" w:sz="4" w:space="0" w:color="000000"/>
              <w:bottom w:val="single" w:sz="4" w:space="0" w:color="000000"/>
              <w:right w:val="single" w:sz="4" w:space="0" w:color="000000"/>
            </w:tcBorders>
            <w:shd w:val="clear" w:color="auto" w:fill="auto"/>
          </w:tcPr>
          <w:p w:rsidR="00D45F45" w:rsidRPr="007F5C36" w:rsidRDefault="00D45F45" w:rsidP="00041DBE">
            <w:pPr>
              <w:pStyle w:val="TAH"/>
              <w:rPr>
                <w:rFonts w:cs="Arial"/>
                <w:lang w:eastAsia="ja-JP"/>
              </w:rPr>
            </w:pPr>
            <w:r>
              <w:rPr>
                <w:rFonts w:cs="Arial"/>
                <w:lang w:eastAsia="ja-JP"/>
              </w:rPr>
              <w:t>FCC rule part(s)</w:t>
            </w:r>
          </w:p>
        </w:tc>
      </w:tr>
      <w:tr w:rsidR="00D45F45" w:rsidRPr="007F5C36" w:rsidTr="00041DBE">
        <w:tblPrEx>
          <w:tblBorders>
            <w:top w:val="none" w:sz="0" w:space="0" w:color="auto"/>
          </w:tblBorders>
        </w:tblPrEx>
        <w:trPr>
          <w:trHeight w:val="316"/>
          <w:jc w:val="center"/>
        </w:trPr>
        <w:tc>
          <w:tcPr>
            <w:tcW w:w="2335" w:type="dxa"/>
            <w:tcBorders>
              <w:left w:val="single" w:sz="4" w:space="0" w:color="000000"/>
              <w:bottom w:val="single" w:sz="4" w:space="0" w:color="000000"/>
              <w:right w:val="single" w:sz="4" w:space="0" w:color="000000"/>
            </w:tcBorders>
            <w:vAlign w:val="bottom"/>
          </w:tcPr>
          <w:p w:rsidR="00D45F45" w:rsidRPr="00001CB0" w:rsidRDefault="00D45F45" w:rsidP="00041DBE">
            <w:pPr>
              <w:pStyle w:val="TAL"/>
              <w:rPr>
                <w:bCs/>
              </w:rPr>
            </w:pPr>
            <w:r w:rsidRPr="00001CB0">
              <w:rPr>
                <w:bCs/>
              </w:rPr>
              <w:t>5 650 – 5 830</w:t>
            </w:r>
          </w:p>
        </w:tc>
        <w:tc>
          <w:tcPr>
            <w:tcW w:w="1807" w:type="dxa"/>
            <w:vMerge w:val="restart"/>
            <w:tcBorders>
              <w:top w:val="single" w:sz="4" w:space="0" w:color="000000"/>
              <w:right w:val="single" w:sz="4" w:space="0" w:color="000000"/>
            </w:tcBorders>
          </w:tcPr>
          <w:p w:rsidR="00D45F45" w:rsidRPr="00001CB0" w:rsidRDefault="00D45F45" w:rsidP="00041DBE">
            <w:pPr>
              <w:pStyle w:val="TAL"/>
              <w:rPr>
                <w:bCs/>
              </w:rPr>
            </w:pPr>
            <w:r w:rsidRPr="00001CB0">
              <w:rPr>
                <w:bCs/>
              </w:rPr>
              <w:t>RADIOLOCATION G2</w:t>
            </w:r>
          </w:p>
          <w:p w:rsidR="00D45F45" w:rsidRPr="00001CB0" w:rsidRDefault="00D45F45" w:rsidP="00041DBE">
            <w:pPr>
              <w:pStyle w:val="TAL"/>
              <w:rPr>
                <w:bCs/>
              </w:rPr>
            </w:pPr>
          </w:p>
          <w:p w:rsidR="00D45F45" w:rsidRPr="00001CB0" w:rsidRDefault="00D45F45" w:rsidP="00041DBE">
            <w:pPr>
              <w:pStyle w:val="TAL"/>
              <w:rPr>
                <w:bCs/>
              </w:rPr>
            </w:pPr>
          </w:p>
          <w:p w:rsidR="00D45F45" w:rsidRPr="00001CB0" w:rsidRDefault="00D45F45" w:rsidP="00041DBE">
            <w:pPr>
              <w:pStyle w:val="TAL"/>
              <w:rPr>
                <w:bCs/>
              </w:rPr>
            </w:pPr>
          </w:p>
          <w:p w:rsidR="00D45F45" w:rsidRPr="00001CB0" w:rsidRDefault="00D45F45" w:rsidP="00041DBE">
            <w:pPr>
              <w:pStyle w:val="TAL"/>
              <w:rPr>
                <w:bCs/>
              </w:rPr>
            </w:pPr>
          </w:p>
          <w:p w:rsidR="00D45F45" w:rsidRPr="00001CB0" w:rsidRDefault="00D45F45" w:rsidP="00041DBE">
            <w:pPr>
              <w:pStyle w:val="TAL"/>
              <w:rPr>
                <w:bCs/>
              </w:rPr>
            </w:pPr>
          </w:p>
          <w:p w:rsidR="00D45F45" w:rsidRPr="00001CB0" w:rsidRDefault="00D45F45" w:rsidP="00041DBE">
            <w:pPr>
              <w:pStyle w:val="TAL"/>
              <w:rPr>
                <w:bCs/>
              </w:rPr>
            </w:pPr>
          </w:p>
          <w:p w:rsidR="00D45F45" w:rsidRPr="00001CB0" w:rsidRDefault="00D45F45" w:rsidP="00041DBE">
            <w:pPr>
              <w:pStyle w:val="TAL"/>
              <w:rPr>
                <w:bCs/>
              </w:rPr>
            </w:pPr>
          </w:p>
          <w:p w:rsidR="00D45F45" w:rsidRPr="00001CB0" w:rsidRDefault="00D45F45" w:rsidP="00041DBE">
            <w:pPr>
              <w:pStyle w:val="TAL"/>
              <w:rPr>
                <w:bCs/>
              </w:rPr>
            </w:pPr>
          </w:p>
          <w:p w:rsidR="00D45F45" w:rsidRPr="00001CB0" w:rsidRDefault="00D45F45" w:rsidP="00041DBE">
            <w:pPr>
              <w:pStyle w:val="TAL"/>
              <w:rPr>
                <w:bCs/>
              </w:rPr>
            </w:pPr>
            <w:r w:rsidRPr="00001CB0">
              <w:rPr>
                <w:bCs/>
              </w:rPr>
              <w:t xml:space="preserve">5.150 </w:t>
            </w:r>
            <w:r w:rsidR="00B8268C">
              <w:rPr>
                <w:bCs/>
              </w:rPr>
              <w:t xml:space="preserve"> </w:t>
            </w:r>
            <w:r w:rsidRPr="00001CB0">
              <w:rPr>
                <w:bCs/>
              </w:rPr>
              <w:t>US245</w:t>
            </w:r>
          </w:p>
        </w:tc>
        <w:tc>
          <w:tcPr>
            <w:tcW w:w="2402" w:type="dxa"/>
            <w:tcBorders>
              <w:left w:val="single" w:sz="4" w:space="0" w:color="000000"/>
              <w:bottom w:val="single" w:sz="4" w:space="0" w:color="000000"/>
              <w:right w:val="single" w:sz="4" w:space="0" w:color="000000"/>
            </w:tcBorders>
            <w:vAlign w:val="bottom"/>
          </w:tcPr>
          <w:p w:rsidR="00D45F45" w:rsidRPr="00001CB0" w:rsidRDefault="00D45F45" w:rsidP="00041DBE">
            <w:pPr>
              <w:pStyle w:val="TAL"/>
              <w:rPr>
                <w:bCs/>
              </w:rPr>
            </w:pPr>
            <w:r w:rsidRPr="00001CB0">
              <w:rPr>
                <w:bCs/>
              </w:rPr>
              <w:t>Amateur</w:t>
            </w:r>
          </w:p>
          <w:p w:rsidR="00D45F45" w:rsidRPr="00001CB0" w:rsidRDefault="00D45F45" w:rsidP="00041DBE">
            <w:pPr>
              <w:pStyle w:val="TAL"/>
              <w:rPr>
                <w:bCs/>
              </w:rPr>
            </w:pPr>
            <w:r w:rsidRPr="00001CB0">
              <w:rPr>
                <w:bCs/>
              </w:rPr>
              <w:t>5.150 5.282</w:t>
            </w:r>
          </w:p>
        </w:tc>
        <w:tc>
          <w:tcPr>
            <w:tcW w:w="2006" w:type="dxa"/>
            <w:vMerge w:val="restart"/>
            <w:tcBorders>
              <w:right w:val="single" w:sz="4" w:space="0" w:color="000000"/>
            </w:tcBorders>
            <w:vAlign w:val="bottom"/>
          </w:tcPr>
          <w:p w:rsidR="00D45F45" w:rsidRPr="00001CB0" w:rsidRDefault="00D45F45" w:rsidP="00041DBE">
            <w:pPr>
              <w:pStyle w:val="TAL"/>
              <w:rPr>
                <w:bCs/>
              </w:rPr>
            </w:pPr>
            <w:r w:rsidRPr="00001CB0">
              <w:rPr>
                <w:bCs/>
              </w:rPr>
              <w:t>RF Devices (15)</w:t>
            </w:r>
          </w:p>
          <w:p w:rsidR="00D45F45" w:rsidRPr="00001CB0" w:rsidRDefault="00D45F45" w:rsidP="00041DBE">
            <w:pPr>
              <w:pStyle w:val="TAL"/>
              <w:rPr>
                <w:bCs/>
              </w:rPr>
            </w:pPr>
            <w:r w:rsidRPr="00001CB0">
              <w:rPr>
                <w:bCs/>
              </w:rPr>
              <w:t>ISM Equipment (18)</w:t>
            </w:r>
          </w:p>
          <w:p w:rsidR="00D45F45" w:rsidRPr="00001CB0" w:rsidRDefault="00D45F45" w:rsidP="00041DBE">
            <w:pPr>
              <w:pStyle w:val="TAL"/>
              <w:rPr>
                <w:bCs/>
              </w:rPr>
            </w:pPr>
            <w:r w:rsidRPr="00001CB0">
              <w:rPr>
                <w:bCs/>
              </w:rPr>
              <w:t>Amateur Radio (97)</w:t>
            </w:r>
          </w:p>
          <w:p w:rsidR="00D45F45" w:rsidRPr="00001CB0" w:rsidRDefault="00D45F45" w:rsidP="00041DBE">
            <w:pPr>
              <w:pStyle w:val="TAL"/>
              <w:rPr>
                <w:bCs/>
              </w:rPr>
            </w:pPr>
          </w:p>
        </w:tc>
      </w:tr>
      <w:tr w:rsidR="00D45F45" w:rsidRPr="007F5C36" w:rsidTr="00041DBE">
        <w:tblPrEx>
          <w:tblBorders>
            <w:top w:val="none" w:sz="0" w:space="0" w:color="auto"/>
          </w:tblBorders>
        </w:tblPrEx>
        <w:trPr>
          <w:trHeight w:val="468"/>
          <w:jc w:val="center"/>
        </w:trPr>
        <w:tc>
          <w:tcPr>
            <w:tcW w:w="2335" w:type="dxa"/>
            <w:tcBorders>
              <w:left w:val="single" w:sz="4" w:space="0" w:color="000000"/>
              <w:bottom w:val="single" w:sz="4" w:space="0" w:color="000000"/>
              <w:right w:val="single" w:sz="4" w:space="0" w:color="000000"/>
            </w:tcBorders>
            <w:vAlign w:val="bottom"/>
          </w:tcPr>
          <w:p w:rsidR="00D45F45" w:rsidRPr="00001CB0" w:rsidRDefault="00D45F45" w:rsidP="00041DBE">
            <w:pPr>
              <w:pStyle w:val="TAL"/>
              <w:rPr>
                <w:bCs/>
              </w:rPr>
            </w:pPr>
            <w:r w:rsidRPr="00001CB0">
              <w:rPr>
                <w:bCs/>
              </w:rPr>
              <w:t>5 830 – 5 850</w:t>
            </w:r>
          </w:p>
        </w:tc>
        <w:tc>
          <w:tcPr>
            <w:tcW w:w="1807" w:type="dxa"/>
            <w:vMerge/>
            <w:tcBorders>
              <w:right w:val="single" w:sz="4" w:space="0" w:color="000000"/>
            </w:tcBorders>
          </w:tcPr>
          <w:p w:rsidR="00D45F45" w:rsidRPr="00001CB0" w:rsidRDefault="00D45F45" w:rsidP="00041DBE">
            <w:pPr>
              <w:pStyle w:val="TAL"/>
              <w:rPr>
                <w:bCs/>
              </w:rPr>
            </w:pPr>
          </w:p>
        </w:tc>
        <w:tc>
          <w:tcPr>
            <w:tcW w:w="2402" w:type="dxa"/>
            <w:tcBorders>
              <w:left w:val="single" w:sz="4" w:space="0" w:color="000000"/>
              <w:bottom w:val="single" w:sz="4" w:space="0" w:color="000000"/>
              <w:right w:val="single" w:sz="4" w:space="0" w:color="000000"/>
            </w:tcBorders>
          </w:tcPr>
          <w:p w:rsidR="00D45F45" w:rsidRPr="00001CB0" w:rsidRDefault="00D45F45" w:rsidP="00041DBE">
            <w:pPr>
              <w:pStyle w:val="TAL"/>
              <w:rPr>
                <w:bCs/>
              </w:rPr>
            </w:pPr>
            <w:r w:rsidRPr="00001CB0">
              <w:rPr>
                <w:bCs/>
              </w:rPr>
              <w:t>Amateur</w:t>
            </w:r>
          </w:p>
          <w:p w:rsidR="00D45F45" w:rsidRPr="00001CB0" w:rsidRDefault="00D45F45" w:rsidP="00041DBE">
            <w:pPr>
              <w:pStyle w:val="TAL"/>
              <w:rPr>
                <w:bCs/>
              </w:rPr>
            </w:pPr>
            <w:r w:rsidRPr="00001CB0">
              <w:rPr>
                <w:bCs/>
              </w:rPr>
              <w:t>Amateur-Satellite</w:t>
            </w:r>
          </w:p>
          <w:p w:rsidR="00D45F45" w:rsidRPr="00001CB0" w:rsidRDefault="00D45F45" w:rsidP="00041DBE">
            <w:pPr>
              <w:pStyle w:val="TAL"/>
              <w:rPr>
                <w:bCs/>
              </w:rPr>
            </w:pPr>
            <w:r w:rsidRPr="00001CB0">
              <w:rPr>
                <w:bCs/>
              </w:rPr>
              <w:t>5.150</w:t>
            </w:r>
          </w:p>
        </w:tc>
        <w:tc>
          <w:tcPr>
            <w:tcW w:w="2006" w:type="dxa"/>
            <w:vMerge/>
            <w:tcBorders>
              <w:bottom w:val="single" w:sz="4" w:space="0" w:color="000000"/>
              <w:right w:val="single" w:sz="4" w:space="0" w:color="000000"/>
            </w:tcBorders>
            <w:vAlign w:val="bottom"/>
          </w:tcPr>
          <w:p w:rsidR="00D45F45" w:rsidRPr="00001CB0" w:rsidRDefault="00D45F45" w:rsidP="00041DBE">
            <w:pPr>
              <w:pStyle w:val="TAL"/>
              <w:rPr>
                <w:bCs/>
              </w:rPr>
            </w:pPr>
          </w:p>
        </w:tc>
      </w:tr>
      <w:tr w:rsidR="00D45F45" w:rsidRPr="007F5C36" w:rsidTr="00041DBE">
        <w:tblPrEx>
          <w:tblBorders>
            <w:top w:val="none" w:sz="0" w:space="0" w:color="auto"/>
          </w:tblBorders>
        </w:tblPrEx>
        <w:trPr>
          <w:trHeight w:val="812"/>
          <w:jc w:val="center"/>
        </w:trPr>
        <w:tc>
          <w:tcPr>
            <w:tcW w:w="2335" w:type="dxa"/>
            <w:tcBorders>
              <w:left w:val="single" w:sz="4" w:space="0" w:color="000000"/>
              <w:bottom w:val="single" w:sz="4" w:space="0" w:color="000000"/>
              <w:right w:val="single" w:sz="4" w:space="0" w:color="000000"/>
            </w:tcBorders>
            <w:vAlign w:val="bottom"/>
          </w:tcPr>
          <w:p w:rsidR="00D45F45" w:rsidRPr="00001CB0" w:rsidRDefault="00D45F45" w:rsidP="00041DBE">
            <w:pPr>
              <w:pStyle w:val="TAL"/>
              <w:rPr>
                <w:bCs/>
              </w:rPr>
            </w:pPr>
            <w:r w:rsidRPr="00001CB0">
              <w:rPr>
                <w:bCs/>
              </w:rPr>
              <w:t>5 850 – 5 925</w:t>
            </w:r>
          </w:p>
        </w:tc>
        <w:tc>
          <w:tcPr>
            <w:tcW w:w="1807" w:type="dxa"/>
            <w:vMerge/>
            <w:tcBorders>
              <w:bottom w:val="single" w:sz="4" w:space="0" w:color="000000"/>
              <w:right w:val="single" w:sz="4" w:space="0" w:color="000000"/>
            </w:tcBorders>
          </w:tcPr>
          <w:p w:rsidR="00D45F45" w:rsidRPr="00001CB0" w:rsidRDefault="00D45F45" w:rsidP="00041DBE">
            <w:pPr>
              <w:pStyle w:val="TAL"/>
              <w:rPr>
                <w:bCs/>
              </w:rPr>
            </w:pPr>
          </w:p>
        </w:tc>
        <w:tc>
          <w:tcPr>
            <w:tcW w:w="2402" w:type="dxa"/>
            <w:tcBorders>
              <w:top w:val="single" w:sz="4" w:space="0" w:color="000000"/>
              <w:left w:val="single" w:sz="4" w:space="0" w:color="000000"/>
              <w:bottom w:val="single" w:sz="4" w:space="0" w:color="000000"/>
              <w:right w:val="single" w:sz="4" w:space="0" w:color="000000"/>
            </w:tcBorders>
            <w:vAlign w:val="bottom"/>
          </w:tcPr>
          <w:p w:rsidR="00D45F45" w:rsidRPr="00001CB0" w:rsidRDefault="00D45F45" w:rsidP="00041DBE">
            <w:pPr>
              <w:pStyle w:val="TAL"/>
              <w:rPr>
                <w:bCs/>
              </w:rPr>
            </w:pPr>
            <w:r w:rsidRPr="00001CB0">
              <w:rPr>
                <w:bCs/>
              </w:rPr>
              <w:t>FIXED SATELLITE (Earth-to-space)  US245</w:t>
            </w:r>
          </w:p>
          <w:p w:rsidR="00D45F45" w:rsidRDefault="00D45F45" w:rsidP="00041DBE">
            <w:pPr>
              <w:pStyle w:val="TAL"/>
              <w:rPr>
                <w:bCs/>
              </w:rPr>
            </w:pPr>
            <w:r>
              <w:rPr>
                <w:bCs/>
              </w:rPr>
              <w:t>MOBILE NG160</w:t>
            </w:r>
          </w:p>
          <w:p w:rsidR="00D45F45" w:rsidRDefault="00D45F45" w:rsidP="00041DBE">
            <w:pPr>
              <w:pStyle w:val="TAL"/>
              <w:rPr>
                <w:bCs/>
              </w:rPr>
            </w:pPr>
            <w:r>
              <w:rPr>
                <w:bCs/>
              </w:rPr>
              <w:t>Amateur</w:t>
            </w:r>
          </w:p>
          <w:p w:rsidR="00D45F45" w:rsidRPr="007F5C36" w:rsidRDefault="00D45F45" w:rsidP="00041DBE">
            <w:pPr>
              <w:pStyle w:val="TAL"/>
              <w:rPr>
                <w:bCs/>
              </w:rPr>
            </w:pPr>
            <w:r>
              <w:rPr>
                <w:bCs/>
              </w:rPr>
              <w:t>5.150</w:t>
            </w:r>
          </w:p>
        </w:tc>
        <w:tc>
          <w:tcPr>
            <w:tcW w:w="2006" w:type="dxa"/>
            <w:tcBorders>
              <w:top w:val="single" w:sz="4" w:space="0" w:color="000000"/>
              <w:bottom w:val="single" w:sz="4" w:space="0" w:color="000000"/>
              <w:right w:val="single" w:sz="4" w:space="0" w:color="000000"/>
            </w:tcBorders>
            <w:vAlign w:val="bottom"/>
          </w:tcPr>
          <w:p w:rsidR="00D45F45" w:rsidRPr="00001CB0" w:rsidRDefault="00D45F45" w:rsidP="00041DBE">
            <w:pPr>
              <w:pStyle w:val="TAL"/>
              <w:rPr>
                <w:bCs/>
              </w:rPr>
            </w:pPr>
            <w:r w:rsidRPr="00001CB0">
              <w:rPr>
                <w:bCs/>
              </w:rPr>
              <w:t>ISM Equipment (18)</w:t>
            </w:r>
          </w:p>
          <w:p w:rsidR="00D45F45" w:rsidRPr="00001CB0" w:rsidRDefault="00B8268C" w:rsidP="00041DBE">
            <w:pPr>
              <w:pStyle w:val="TAL"/>
              <w:rPr>
                <w:bCs/>
              </w:rPr>
            </w:pPr>
            <w:r w:rsidRPr="00001CB0">
              <w:rPr>
                <w:bCs/>
              </w:rPr>
              <w:t>Private</w:t>
            </w:r>
            <w:r w:rsidR="00D45F45" w:rsidRPr="00001CB0">
              <w:rPr>
                <w:bCs/>
              </w:rPr>
              <w:t xml:space="preserve"> Land Mobile (90)</w:t>
            </w:r>
          </w:p>
          <w:p w:rsidR="00D45F45" w:rsidRPr="00001CB0" w:rsidRDefault="00D45F45" w:rsidP="00041DBE">
            <w:pPr>
              <w:pStyle w:val="TAL"/>
              <w:rPr>
                <w:bCs/>
              </w:rPr>
            </w:pPr>
            <w:r w:rsidRPr="00001CB0">
              <w:rPr>
                <w:bCs/>
              </w:rPr>
              <w:t>Personal Radio (95)</w:t>
            </w:r>
          </w:p>
          <w:p w:rsidR="00D45F45" w:rsidRPr="00001CB0" w:rsidRDefault="00D45F45" w:rsidP="00041DBE">
            <w:pPr>
              <w:pStyle w:val="TAL"/>
              <w:rPr>
                <w:bCs/>
              </w:rPr>
            </w:pPr>
            <w:r w:rsidRPr="00001CB0">
              <w:rPr>
                <w:bCs/>
              </w:rPr>
              <w:t>Amateur Radio (97)</w:t>
            </w:r>
          </w:p>
          <w:p w:rsidR="00D45F45" w:rsidRPr="007F5C36" w:rsidRDefault="00D45F45" w:rsidP="00041DBE">
            <w:pPr>
              <w:pStyle w:val="TAL"/>
              <w:rPr>
                <w:bCs/>
              </w:rPr>
            </w:pPr>
          </w:p>
        </w:tc>
      </w:tr>
    </w:tbl>
    <w:p w:rsidR="00D45F45" w:rsidRDefault="00D45F45" w:rsidP="00D45F45">
      <w:pPr>
        <w:rPr>
          <w:rFonts w:ascii="Arial" w:hAnsi="Arial" w:cs="Arial"/>
          <w:i/>
          <w:color w:val="FF0000"/>
        </w:rPr>
      </w:pPr>
    </w:p>
    <w:p w:rsidR="008A1987" w:rsidRDefault="00D45F45" w:rsidP="007C1A75">
      <w:r w:rsidRPr="002D74B1">
        <w:t xml:space="preserve">In </w:t>
      </w:r>
      <w:r>
        <w:t xml:space="preserve">August 2017, </w:t>
      </w:r>
      <w:r w:rsidRPr="002D74B1">
        <w:t>FCC iss</w:t>
      </w:r>
      <w:r>
        <w:t>ued a Notice of Inquiry (NOI) [5</w:t>
      </w:r>
      <w:r w:rsidRPr="002D74B1">
        <w:t xml:space="preserve">] </w:t>
      </w:r>
      <w:r>
        <w:t>asking inputs on potential opportunities for additional flexible access (mainly for wireless broadband services) in</w:t>
      </w:r>
      <w:r w:rsidRPr="002D74B1">
        <w:t xml:space="preserve"> 5.925-6.425 GHz and 6.425-7.125 GHz</w:t>
      </w:r>
      <w:r>
        <w:t xml:space="preserve"> frequency ranges</w:t>
      </w:r>
      <w:r w:rsidRPr="002D74B1">
        <w:t>.</w:t>
      </w:r>
      <w:r>
        <w:t xml:space="preserve"> After reviewing received comments filed on October 2017 in GN Docket No. 17-183, FCC </w:t>
      </w:r>
      <w:r w:rsidR="00E125F2">
        <w:t xml:space="preserve">has </w:t>
      </w:r>
      <w:r w:rsidRPr="005121FC">
        <w:t>issue</w:t>
      </w:r>
      <w:r w:rsidR="00E125F2">
        <w:t>d</w:t>
      </w:r>
      <w:r w:rsidRPr="005121FC">
        <w:t xml:space="preserve"> a Notice of Proposed Rulemaking</w:t>
      </w:r>
      <w:r>
        <w:t xml:space="preserve"> (NPRM)</w:t>
      </w:r>
      <w:r w:rsidR="00E125F2">
        <w:t xml:space="preserve"> on October 24</w:t>
      </w:r>
      <w:r w:rsidR="00E125F2" w:rsidRPr="007C1A75">
        <w:rPr>
          <w:vertAlign w:val="superscript"/>
        </w:rPr>
        <w:t>th</w:t>
      </w:r>
      <w:r w:rsidR="00E125F2">
        <w:t>, 2018 in [25]</w:t>
      </w:r>
      <w:r w:rsidR="00241A4F">
        <w:t xml:space="preserve"> </w:t>
      </w:r>
      <w:r w:rsidR="00232641">
        <w:t>where the Commission proposes tailored rules to support compatibility of unlicens</w:t>
      </w:r>
      <w:r w:rsidR="00C46B8C">
        <w:t>ed operations in the 6 GHz band. Licensed operations in the band were not consider</w:t>
      </w:r>
      <w:r w:rsidR="00232641">
        <w:t xml:space="preserve"> </w:t>
      </w:r>
      <w:r w:rsidR="00ED76BA">
        <w:t>(comments are expected 60 days after publication, reply 90 days after publication).</w:t>
      </w:r>
    </w:p>
    <w:p w:rsidR="0023774F" w:rsidRPr="0023774F" w:rsidRDefault="0023774F" w:rsidP="00D45F45"/>
    <w:p w:rsidR="00FC2698" w:rsidRDefault="00FC2698" w:rsidP="00FC2698">
      <w:pPr>
        <w:pStyle w:val="Heading4"/>
      </w:pPr>
      <w:bookmarkStart w:id="35" w:name="_Toc509398935"/>
      <w:r>
        <w:t>4.2.1.</w:t>
      </w:r>
      <w:r w:rsidR="00EA791D">
        <w:t>2</w:t>
      </w:r>
      <w:r>
        <w:tab/>
        <w:t>Licensed operations</w:t>
      </w:r>
      <w:bookmarkEnd w:id="35"/>
    </w:p>
    <w:p w:rsidR="00D45F45" w:rsidRDefault="00D45F45" w:rsidP="00E125F2">
      <w:r>
        <w:t xml:space="preserve">According to comments in GN Docket No. 17-183, the upper part of 6 GHz frequency range </w:t>
      </w:r>
      <w:r w:rsidRPr="007F401F">
        <w:t>(6.425-7.125 GHz)</w:t>
      </w:r>
      <w:r>
        <w:t xml:space="preserve"> has been identified by some companies in [9, 10] as a good complement to millimiter wave spectrum for licensed mobile use cases in densely populated areas. which may be implemented by </w:t>
      </w:r>
      <w:r w:rsidRPr="007F401F">
        <w:t>clear</w:t>
      </w:r>
      <w:r>
        <w:t>ing</w:t>
      </w:r>
      <w:r w:rsidRPr="007F401F">
        <w:t xml:space="preserve"> and auc</w:t>
      </w:r>
      <w:r>
        <w:t>t</w:t>
      </w:r>
      <w:r w:rsidRPr="007F401F">
        <w:t>ion</w:t>
      </w:r>
      <w:r>
        <w:t>ing</w:t>
      </w:r>
      <w:r w:rsidRPr="007F401F">
        <w:t xml:space="preserve"> the spectrum,</w:t>
      </w:r>
      <w:r>
        <w:t xml:space="preserve"> </w:t>
      </w:r>
      <w:r w:rsidRPr="007F401F">
        <w:t>and relocat</w:t>
      </w:r>
      <w:r>
        <w:t>ing</w:t>
      </w:r>
      <w:r w:rsidRPr="007F401F">
        <w:t xml:space="preserve"> incumbents to alternative media or higher bands</w:t>
      </w:r>
      <w:r>
        <w:t xml:space="preserve"> with a particular focus on transitioning of uses in more urban and suburban areas</w:t>
      </w:r>
      <w:r w:rsidRPr="007F401F">
        <w:t>.</w:t>
      </w:r>
    </w:p>
    <w:p w:rsidR="00D45F45" w:rsidRDefault="00D45F45" w:rsidP="00E77413">
      <w:r>
        <w:t xml:space="preserve">At the same time benefits that 6 GHz band </w:t>
      </w:r>
      <w:r w:rsidRPr="007F401F">
        <w:t>provides for FS (allowing to accommodate long links) and FSS services (higher-frequency satellites cannot match C-band’s resistance to atmospheric attenuation)</w:t>
      </w:r>
      <w:r w:rsidR="00B8268C">
        <w:t xml:space="preserve"> </w:t>
      </w:r>
      <w:r>
        <w:t>have been highlighted, as well as the risks in terms of costs and delay associated with clearing the spectrum, including to</w:t>
      </w:r>
      <w:r w:rsidRPr="007F401F">
        <w:t xml:space="preserve"> the disruption to users and displacement of investmen</w:t>
      </w:r>
      <w:r>
        <w:t>t associated with existing uses (</w:t>
      </w:r>
      <w:r w:rsidRPr="007F401F">
        <w:t>particularly existing public safety services</w:t>
      </w:r>
      <w:r>
        <w:t>) [6, 7, 13, 14].</w:t>
      </w:r>
    </w:p>
    <w:p w:rsidR="00241A4F" w:rsidRDefault="0077418B" w:rsidP="00E77413">
      <w:ins w:id="36" w:author="D. Everaere" w:date="2020-07-01T11:19:00Z">
        <w:r>
          <w:t>In its Report and Order [31], FCC decided to not allocate any spectrum for licensed operation in the 5.925-7.125 GHz frequency range.</w:t>
        </w:r>
      </w:ins>
      <w:del w:id="37" w:author="D. Everaere" w:date="2020-07-01T11:19:00Z">
        <w:r w:rsidR="00241A4F" w:rsidDel="0077418B">
          <w:delText xml:space="preserve">In the released Notice of proposed Rulemaking </w:delText>
        </w:r>
        <w:r w:rsidR="009F0B58" w:rsidRPr="00EE1589" w:rsidDel="0077418B">
          <w:delText>[25]</w:delText>
        </w:r>
        <w:r w:rsidR="00241A4F" w:rsidDel="0077418B">
          <w:delText>, FCC does</w:delText>
        </w:r>
        <w:r w:rsidR="00C46B8C" w:rsidDel="0077418B">
          <w:delText xml:space="preserve"> </w:delText>
        </w:r>
        <w:r w:rsidR="00241A4F" w:rsidDel="0077418B">
          <w:delText>n</w:delText>
        </w:r>
        <w:r w:rsidR="00C46B8C" w:rsidDel="0077418B">
          <w:delText>o</w:delText>
        </w:r>
        <w:r w:rsidR="00241A4F" w:rsidDel="0077418B">
          <w:delText xml:space="preserve">t </w:delText>
        </w:r>
        <w:r w:rsidR="00C46B8C" w:rsidDel="0077418B">
          <w:delText>consider</w:delText>
        </w:r>
        <w:r w:rsidR="00BC5E5C" w:rsidDel="0077418B">
          <w:delText xml:space="preserve"> </w:delText>
        </w:r>
        <w:r w:rsidR="00241A4F" w:rsidDel="0077418B">
          <w:delText>licensed operations in the 6 GHz band</w:delText>
        </w:r>
        <w:r w:rsidR="00C46B8C" w:rsidDel="0077418B">
          <w:delText xml:space="preserve"> beyond its present allocations</w:delText>
        </w:r>
        <w:r w:rsidR="00241A4F" w:rsidDel="0077418B">
          <w:delText>.</w:delText>
        </w:r>
      </w:del>
    </w:p>
    <w:p w:rsidR="00437F7B" w:rsidRPr="00D45F45" w:rsidRDefault="00437F7B" w:rsidP="00E77413"/>
    <w:p w:rsidR="00FC2698" w:rsidRDefault="00FC2698" w:rsidP="00FC2698">
      <w:pPr>
        <w:pStyle w:val="Heading4"/>
      </w:pPr>
      <w:bookmarkStart w:id="38" w:name="_Toc509398936"/>
      <w:r>
        <w:t>4.2.1.</w:t>
      </w:r>
      <w:r w:rsidR="00EA791D">
        <w:t>3</w:t>
      </w:r>
      <w:r>
        <w:tab/>
        <w:t>Unlicensed operations</w:t>
      </w:r>
      <w:bookmarkEnd w:id="38"/>
    </w:p>
    <w:p w:rsidR="00D45F45" w:rsidRDefault="00D45F45" w:rsidP="007C1A75">
      <w:r>
        <w:t>According to comments in GN Docket No. 17-183, the whole 5.925-7.125 GHz frequency range represents</w:t>
      </w:r>
      <w:r w:rsidRPr="00775E39">
        <w:t xml:space="preserve"> a</w:t>
      </w:r>
      <w:r>
        <w:t xml:space="preserve"> unique </w:t>
      </w:r>
      <w:r w:rsidRPr="00775E39">
        <w:t xml:space="preserve">opportunity </w:t>
      </w:r>
      <w:r>
        <w:t>t</w:t>
      </w:r>
      <w:r w:rsidRPr="00775E39">
        <w:t xml:space="preserve">o address the unlicensed spectrum crunch quickly and efficiently, </w:t>
      </w:r>
      <w:r>
        <w:t>due to the</w:t>
      </w:r>
      <w:r w:rsidRPr="00775E39">
        <w:t xml:space="preserve"> band’s </w:t>
      </w:r>
      <w:r w:rsidR="00B8268C" w:rsidRPr="00775E39">
        <w:t>favourable</w:t>
      </w:r>
      <w:r w:rsidRPr="00775E39">
        <w:t xml:space="preserve"> propagation characteristics, proximity to existing unlicensed operations, and ability to support the wide channels that advanced applications and gigabit services require</w:t>
      </w:r>
      <w:r>
        <w:t xml:space="preserve"> [6,7,8,14,17,18]</w:t>
      </w:r>
      <w:r w:rsidRPr="00775E39">
        <w:t>.</w:t>
      </w:r>
      <w:r>
        <w:t xml:space="preserve"> It is anyway requested that the introduction of unlicensed use in such frequency range is subjected to the requirement for a detailed engineering analysis and mitigation proposals ensuring that incumbents operations are fully protected [6, 7, 8, 9, 10, 11, 13, 14, 16, 17, 18].</w:t>
      </w:r>
    </w:p>
    <w:p w:rsidR="00D45F45" w:rsidRDefault="00437F7B" w:rsidP="007C1A75">
      <w:r>
        <w:br w:type="page"/>
      </w:r>
    </w:p>
    <w:p w:rsidR="00D45F45" w:rsidRPr="00775E39" w:rsidRDefault="00214FF5" w:rsidP="007C1A75">
      <w:r>
        <w:t xml:space="preserve">As </w:t>
      </w:r>
      <w:ins w:id="39" w:author="D. Everaere" w:date="2020-07-01T11:19:00Z">
        <w:r w:rsidR="0077418B">
          <w:t>adopted in the Report and Order [31]</w:t>
        </w:r>
      </w:ins>
      <w:del w:id="40" w:author="D. Everaere" w:date="2020-07-01T11:19:00Z">
        <w:r w:rsidDel="0077418B">
          <w:delText xml:space="preserve">proposed </w:delText>
        </w:r>
        <w:r w:rsidR="00A12620" w:rsidDel="0077418B">
          <w:delText>in the Notice of proposed Rulemaking [25]</w:delText>
        </w:r>
      </w:del>
      <w:r>
        <w:t xml:space="preserve">, the Commission </w:t>
      </w:r>
      <w:del w:id="41" w:author="D. Everaere" w:date="2020-07-01T11:20:00Z">
        <w:r w:rsidR="00C46B8C" w:rsidDel="0077418B">
          <w:delText xml:space="preserve">intends </w:delText>
        </w:r>
      </w:del>
      <w:ins w:id="42" w:author="D. Everaere" w:date="2020-07-01T11:20:00Z">
        <w:r w:rsidR="0077418B">
          <w:t xml:space="preserve">decided </w:t>
        </w:r>
      </w:ins>
      <w:r w:rsidR="00C46B8C">
        <w:t>to implement</w:t>
      </w:r>
      <w:r>
        <w:t xml:space="preserve"> the following four Unlicensed National Information Infrastructure </w:t>
      </w:r>
      <w:r w:rsidR="00A12620">
        <w:t xml:space="preserve">(U-NII) </w:t>
      </w:r>
      <w:r>
        <w:t>sub-bands in the 6 GHz band</w:t>
      </w:r>
      <w:r w:rsidR="00D45F45" w:rsidRPr="00775E39">
        <w:t>:</w:t>
      </w:r>
    </w:p>
    <w:p w:rsidR="00D45F45" w:rsidRPr="00775E39" w:rsidRDefault="00D45F45" w:rsidP="00D45F45">
      <w:pPr>
        <w:spacing w:after="0"/>
        <w:rPr>
          <w:rFonts w:ascii="Arial" w:hAnsi="Arial" w:cs="Arial"/>
        </w:rPr>
      </w:pPr>
      <w:r w:rsidRPr="00775E39">
        <w:rPr>
          <w:rFonts w:ascii="Arial" w:hAnsi="Arial" w:cs="Arial"/>
        </w:rPr>
        <w:t xml:space="preserve"> </w:t>
      </w:r>
    </w:p>
    <w:p w:rsidR="00D45F45" w:rsidRPr="00D45F45" w:rsidRDefault="00D45F45" w:rsidP="007C1A75">
      <w:pPr>
        <w:pStyle w:val="B1"/>
        <w:numPr>
          <w:ilvl w:val="0"/>
          <w:numId w:val="9"/>
        </w:numPr>
        <w:rPr>
          <w:lang w:eastAsia="en-JM"/>
        </w:rPr>
      </w:pPr>
      <w:r w:rsidRPr="00D45F45">
        <w:rPr>
          <w:lang w:eastAsia="en-JM"/>
        </w:rPr>
        <w:t>U-NII-5: 5.925 GHz to 6.425 GHz (sharing with FS and FSS incumbents)</w:t>
      </w:r>
    </w:p>
    <w:p w:rsidR="00D45F45" w:rsidRPr="00D45F45" w:rsidRDefault="00D45F45" w:rsidP="007C1A75">
      <w:pPr>
        <w:pStyle w:val="B1"/>
        <w:numPr>
          <w:ilvl w:val="0"/>
          <w:numId w:val="9"/>
        </w:numPr>
        <w:rPr>
          <w:lang w:eastAsia="en-JM"/>
        </w:rPr>
      </w:pPr>
      <w:r w:rsidRPr="00D45F45">
        <w:rPr>
          <w:lang w:eastAsia="en-JM"/>
        </w:rPr>
        <w:t>U-NII-6: 6.425 GHz to 6.525 GHz (sharing with BAS and CARS)</w:t>
      </w:r>
    </w:p>
    <w:p w:rsidR="00D45F45" w:rsidRPr="00D45F45" w:rsidRDefault="00D45F45" w:rsidP="007C1A75">
      <w:pPr>
        <w:pStyle w:val="B1"/>
        <w:numPr>
          <w:ilvl w:val="0"/>
          <w:numId w:val="9"/>
        </w:numPr>
        <w:rPr>
          <w:lang w:eastAsia="en-JM"/>
        </w:rPr>
      </w:pPr>
      <w:r w:rsidRPr="00D45F45">
        <w:rPr>
          <w:lang w:eastAsia="en-JM"/>
        </w:rPr>
        <w:t>U-NII-7: 6.525 GHz to 6.875 GHz (same as U-NII-5)</w:t>
      </w:r>
    </w:p>
    <w:p w:rsidR="00D45F45" w:rsidRPr="00D45F45" w:rsidRDefault="00D45F45" w:rsidP="007C1A75">
      <w:pPr>
        <w:pStyle w:val="B1"/>
        <w:numPr>
          <w:ilvl w:val="0"/>
          <w:numId w:val="9"/>
        </w:numPr>
        <w:rPr>
          <w:lang w:eastAsia="en-JM"/>
        </w:rPr>
      </w:pPr>
      <w:r w:rsidRPr="00D45F45">
        <w:rPr>
          <w:lang w:eastAsia="en-JM"/>
        </w:rPr>
        <w:t>U-NII-8: 6.875 GHz to 7.125 GHz (sharing with BAS and CARS)</w:t>
      </w:r>
    </w:p>
    <w:p w:rsidR="00D45F45" w:rsidRPr="00D45F45" w:rsidRDefault="00D45F45" w:rsidP="00D45F45">
      <w:pPr>
        <w:pStyle w:val="ListParagraph"/>
        <w:rPr>
          <w:rFonts w:ascii="Arial" w:hAnsi="Arial" w:cs="Arial"/>
          <w:color w:val="FF0000"/>
          <w:sz w:val="20"/>
          <w:szCs w:val="20"/>
          <w:lang w:val="en-GB" w:eastAsia="en-JM"/>
        </w:rPr>
      </w:pPr>
    </w:p>
    <w:p w:rsidR="00D45F45" w:rsidRPr="00D45F45" w:rsidRDefault="00033DF1" w:rsidP="007C1A75">
      <w:pPr>
        <w:rPr>
          <w:lang w:eastAsia="en-JM"/>
        </w:rPr>
      </w:pPr>
      <w:del w:id="43" w:author="D. Everaere" w:date="2020-07-01T11:20:00Z">
        <w:r w:rsidDel="0077418B">
          <w:rPr>
            <w:lang w:eastAsia="en-JM"/>
          </w:rPr>
          <w:delText>Th</w:delText>
        </w:r>
        <w:r w:rsidR="00DF4071" w:rsidDel="0077418B">
          <w:rPr>
            <w:lang w:eastAsia="en-JM"/>
          </w:rPr>
          <w:delText>e C</w:delText>
        </w:r>
        <w:r w:rsidDel="0077418B">
          <w:rPr>
            <w:lang w:eastAsia="en-JM"/>
          </w:rPr>
          <w:delText>ommission</w:delText>
        </w:r>
        <w:r w:rsidRPr="00D45F45" w:rsidDel="0077418B">
          <w:rPr>
            <w:lang w:eastAsia="en-JM"/>
          </w:rPr>
          <w:delText xml:space="preserve"> </w:delText>
        </w:r>
        <w:r w:rsidR="00DF4071" w:rsidDel="0077418B">
          <w:rPr>
            <w:lang w:eastAsia="en-JM"/>
          </w:rPr>
          <w:delText xml:space="preserve">has </w:delText>
        </w:r>
        <w:r w:rsidR="00D45F45" w:rsidRPr="00D45F45" w:rsidDel="0077418B">
          <w:rPr>
            <w:lang w:eastAsia="en-JM"/>
          </w:rPr>
          <w:delText>expand</w:delText>
        </w:r>
        <w:r w:rsidR="00DF4071" w:rsidDel="0077418B">
          <w:rPr>
            <w:lang w:eastAsia="en-JM"/>
          </w:rPr>
          <w:delText>ed</w:delText>
        </w:r>
        <w:r w:rsidR="00D45F45" w:rsidRPr="00D45F45" w:rsidDel="0077418B">
          <w:rPr>
            <w:lang w:eastAsia="en-JM"/>
          </w:rPr>
          <w:delText xml:space="preserve"> the rules governing U-NII devices under Part 15 of eCFR [19] to the 6 GHz frequency range [7] as well as seek comments on specialized interference-protection rules on top of the generally applicable Part 15 regulations [6, 12, 13, 18].</w:delText>
        </w:r>
      </w:del>
      <w:ins w:id="44" w:author="D. Everaere" w:date="2020-07-01T11:20:00Z">
        <w:r w:rsidR="0077418B" w:rsidRPr="0077418B">
          <w:rPr>
            <w:lang w:eastAsia="en-JM"/>
          </w:rPr>
          <w:t xml:space="preserve"> </w:t>
        </w:r>
        <w:r w:rsidR="0077418B">
          <w:rPr>
            <w:lang w:eastAsia="en-JM"/>
          </w:rPr>
          <w:t>The Commission further authorized:</w:t>
        </w:r>
      </w:ins>
    </w:p>
    <w:p w:rsidR="0077418B" w:rsidRDefault="0077418B" w:rsidP="0077418B">
      <w:pPr>
        <w:numPr>
          <w:ilvl w:val="0"/>
          <w:numId w:val="9"/>
        </w:numPr>
        <w:rPr>
          <w:ins w:id="45" w:author="D. Everaere" w:date="2020-07-01T11:20:00Z"/>
          <w:lang w:eastAsia="en-JM"/>
        </w:rPr>
      </w:pPr>
      <w:ins w:id="46" w:author="D. Everaere" w:date="2020-07-01T11:20:00Z">
        <w:r>
          <w:rPr>
            <w:lang w:eastAsia="en-JM"/>
          </w:rPr>
          <w:t>Unlicensed standard-power access points in the U-NII-5 and U-NII-7 bands through use of an Automated Frequency Coordination (AFC).</w:t>
        </w:r>
      </w:ins>
    </w:p>
    <w:p w:rsidR="0077418B" w:rsidRDefault="0077418B" w:rsidP="0077418B">
      <w:pPr>
        <w:numPr>
          <w:ilvl w:val="0"/>
          <w:numId w:val="9"/>
        </w:numPr>
        <w:rPr>
          <w:ins w:id="47" w:author="D. Everaere" w:date="2020-07-01T11:20:00Z"/>
          <w:lang w:eastAsia="en-JM"/>
        </w:rPr>
      </w:pPr>
      <w:ins w:id="48" w:author="D. Everaere" w:date="2020-07-01T11:20:00Z">
        <w:r>
          <w:rPr>
            <w:lang w:eastAsia="en-JM"/>
          </w:rPr>
          <w:t>Unlicensed indoor low-power access point in the entire 6 GHz band, opening up 320 MHz channels operating in that band.</w:t>
        </w:r>
      </w:ins>
    </w:p>
    <w:p w:rsidR="00D45F45" w:rsidRDefault="00D45F45" w:rsidP="00D45F45">
      <w:pPr>
        <w:rPr>
          <w:rFonts w:ascii="Arial" w:hAnsi="Arial" w:cs="Arial"/>
        </w:rPr>
      </w:pPr>
    </w:p>
    <w:p w:rsidR="002C7A56" w:rsidRPr="00214FF5" w:rsidRDefault="002C7A56" w:rsidP="00484140">
      <w:pPr>
        <w:pStyle w:val="Heading5"/>
      </w:pPr>
      <w:r>
        <w:t xml:space="preserve">4.2.1.3.1 </w:t>
      </w:r>
      <w:del w:id="49" w:author="D. Everaere" w:date="2020-07-01T11:21:00Z">
        <w:r w:rsidDel="0077418B">
          <w:delText>Bands U-NII-5 and U-NII-7</w:delText>
        </w:r>
      </w:del>
      <w:ins w:id="50" w:author="D. Everaere" w:date="2020-07-01T11:21:00Z">
        <w:r w:rsidR="0077418B" w:rsidRPr="0077418B">
          <w:t xml:space="preserve"> </w:t>
        </w:r>
        <w:r w:rsidR="0077418B">
          <w:t>Standard-power operations</w:t>
        </w:r>
      </w:ins>
    </w:p>
    <w:p w:rsidR="00196127" w:rsidRDefault="00C46B8C" w:rsidP="00E125F2">
      <w:del w:id="51" w:author="D. Everaere" w:date="2020-07-01T11:21:00Z">
        <w:r w:rsidDel="0077418B">
          <w:delText xml:space="preserve">As proposed, </w:delText>
        </w:r>
      </w:del>
      <w:r w:rsidR="00196127">
        <w:t xml:space="preserve">U-NII-5 and U-NII-7 bands </w:t>
      </w:r>
      <w:del w:id="52" w:author="D. Everaere" w:date="2020-07-01T11:21:00Z">
        <w:r w:rsidR="00196127" w:rsidDel="0077418B">
          <w:delText>would be</w:delText>
        </w:r>
      </w:del>
      <w:ins w:id="53" w:author="D. Everaere" w:date="2020-07-01T11:21:00Z">
        <w:r w:rsidR="0077418B">
          <w:t>are</w:t>
        </w:r>
      </w:ins>
      <w:r w:rsidR="00196127">
        <w:t xml:space="preserve"> available under rules consistent with the existing rules for U-NII-1 and U-NII-3 bands</w:t>
      </w:r>
      <w:r>
        <w:t xml:space="preserve"> to include the </w:t>
      </w:r>
      <w:r w:rsidR="00196127">
        <w:t>same permitted power level</w:t>
      </w:r>
      <w:r>
        <w:t xml:space="preserve">s (i.e. “standard power levels”) for access points. </w:t>
      </w:r>
      <w:del w:id="54" w:author="D. Everaere" w:date="2020-07-01T11:21:00Z">
        <w:r w:rsidDel="0077418B">
          <w:delText>Sub-bands will be p</w:delText>
        </w:r>
        <w:r w:rsidR="00196127" w:rsidDel="0077418B">
          <w:delText>rohibit</w:delText>
        </w:r>
        <w:r w:rsidDel="0077418B">
          <w:delText>ed from</w:delText>
        </w:r>
        <w:r w:rsidR="00196127" w:rsidDel="0077418B">
          <w:delText xml:space="preserve"> co-channel operation with fixed link within a defined exclusion zone. </w:delText>
        </w:r>
      </w:del>
    </w:p>
    <w:p w:rsidR="00F350A8" w:rsidRDefault="00F350A8" w:rsidP="00E936ED">
      <w:r>
        <w:t xml:space="preserve">Table 4.2.1.3.1-1 lists power characteristics of unlicensed devices </w:t>
      </w:r>
      <w:del w:id="55" w:author="D. Everaere" w:date="2020-07-01T11:21:00Z">
        <w:r w:rsidDel="0077418B">
          <w:delText>operating in those 2 bands.</w:delText>
        </w:r>
      </w:del>
      <w:ins w:id="56" w:author="D. Everaere" w:date="2020-07-01T11:21:00Z">
        <w:r w:rsidR="0077418B">
          <w:t>for standard</w:t>
        </w:r>
      </w:ins>
      <w:ins w:id="57" w:author="D. Everaere" w:date="2020-07-01T11:23:00Z">
        <w:r w:rsidR="0077418B">
          <w:t>-</w:t>
        </w:r>
      </w:ins>
      <w:ins w:id="58" w:author="D. Everaere" w:date="2020-07-01T11:21:00Z">
        <w:r w:rsidR="0077418B">
          <w:t>power operation.</w:t>
        </w:r>
      </w:ins>
    </w:p>
    <w:p w:rsidR="003B723C" w:rsidRDefault="003B723C" w:rsidP="00E936ED">
      <w:pPr>
        <w:pStyle w:val="TH"/>
        <w:rPr>
          <w:rFonts w:cs="Arial"/>
        </w:rPr>
      </w:pPr>
      <w:r>
        <w:t xml:space="preserve">Table 4.2.1.3.1-1: </w:t>
      </w:r>
      <w:ins w:id="59" w:author="D. Everaere" w:date="2020-07-01T11:22:00Z">
        <w:r w:rsidR="0077418B">
          <w:t>Devices maximum power for standard-power operations</w:t>
        </w:r>
      </w:ins>
      <w:del w:id="60" w:author="D. Everaere" w:date="2020-07-01T11:22:00Z">
        <w:r w:rsidDel="0077418B">
          <w:delText>Maximum power for devices operating in U-NII-5 and U-NII-7</w:delText>
        </w:r>
      </w:del>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5F7302" w:rsidRPr="00AC1D43" w:rsidDel="0077418B" w:rsidTr="00AC1D43">
        <w:trPr>
          <w:del w:id="61" w:author="D. Everaere" w:date="2020-07-01T11:22:00Z"/>
        </w:trPr>
        <w:tc>
          <w:tcPr>
            <w:tcW w:w="3227" w:type="dxa"/>
            <w:shd w:val="clear" w:color="auto" w:fill="auto"/>
          </w:tcPr>
          <w:p w:rsidR="005F7302" w:rsidRPr="00AC1D43" w:rsidDel="0077418B" w:rsidRDefault="005F7302" w:rsidP="00D45F45">
            <w:pPr>
              <w:rPr>
                <w:del w:id="62" w:author="D. Everaere" w:date="2020-07-01T11:22:00Z"/>
                <w:rFonts w:ascii="Arial" w:hAnsi="Arial" w:cs="Arial"/>
              </w:rPr>
            </w:pPr>
          </w:p>
        </w:tc>
        <w:tc>
          <w:tcPr>
            <w:tcW w:w="3315" w:type="dxa"/>
            <w:shd w:val="clear" w:color="auto" w:fill="auto"/>
          </w:tcPr>
          <w:p w:rsidR="005F7302" w:rsidRPr="00AC1D43" w:rsidDel="0077418B" w:rsidRDefault="005F7302" w:rsidP="007C1A75">
            <w:pPr>
              <w:pStyle w:val="TAH"/>
              <w:rPr>
                <w:del w:id="63" w:author="D. Everaere" w:date="2020-07-01T11:22:00Z"/>
              </w:rPr>
            </w:pPr>
            <w:del w:id="64" w:author="D. Everaere" w:date="2020-07-01T11:22:00Z">
              <w:r w:rsidRPr="00AC1D43" w:rsidDel="0077418B">
                <w:delText>Max conducted output power</w:delText>
              </w:r>
            </w:del>
          </w:p>
        </w:tc>
        <w:tc>
          <w:tcPr>
            <w:tcW w:w="3686" w:type="dxa"/>
            <w:shd w:val="clear" w:color="auto" w:fill="auto"/>
          </w:tcPr>
          <w:p w:rsidR="005F7302" w:rsidRPr="00AC1D43" w:rsidDel="0077418B" w:rsidRDefault="005F7302" w:rsidP="007C1A75">
            <w:pPr>
              <w:pStyle w:val="TAH"/>
              <w:rPr>
                <w:del w:id="65" w:author="D. Everaere" w:date="2020-07-01T11:22:00Z"/>
              </w:rPr>
            </w:pPr>
            <w:del w:id="66" w:author="D. Everaere" w:date="2020-07-01T11:22:00Z">
              <w:r w:rsidRPr="00AC1D43" w:rsidDel="0077418B">
                <w:delText>Max power spectral density</w:delText>
              </w:r>
            </w:del>
          </w:p>
        </w:tc>
      </w:tr>
      <w:tr w:rsidR="005F7302" w:rsidRPr="00AC1D43" w:rsidDel="0077418B" w:rsidTr="00AC1D43">
        <w:trPr>
          <w:del w:id="67" w:author="D. Everaere" w:date="2020-07-01T11:22:00Z"/>
        </w:trPr>
        <w:tc>
          <w:tcPr>
            <w:tcW w:w="3227" w:type="dxa"/>
            <w:shd w:val="clear" w:color="auto" w:fill="auto"/>
          </w:tcPr>
          <w:p w:rsidR="005F7302" w:rsidRPr="00AC1D43" w:rsidDel="0077418B" w:rsidRDefault="005F7302" w:rsidP="007C1A75">
            <w:pPr>
              <w:pStyle w:val="TAC"/>
              <w:rPr>
                <w:del w:id="68" w:author="D. Everaere" w:date="2020-07-01T11:22:00Z"/>
              </w:rPr>
            </w:pPr>
            <w:del w:id="69" w:author="D. Everaere" w:date="2020-07-01T11:22:00Z">
              <w:r w:rsidRPr="00AC1D43" w:rsidDel="0077418B">
                <w:delText>Standard-Power Access Points</w:delText>
              </w:r>
            </w:del>
          </w:p>
        </w:tc>
        <w:tc>
          <w:tcPr>
            <w:tcW w:w="3315" w:type="dxa"/>
            <w:shd w:val="clear" w:color="auto" w:fill="auto"/>
          </w:tcPr>
          <w:p w:rsidR="005F7302" w:rsidRPr="00AC1D43" w:rsidDel="0077418B" w:rsidRDefault="005F7302" w:rsidP="007C1A75">
            <w:pPr>
              <w:pStyle w:val="TAC"/>
              <w:rPr>
                <w:del w:id="70" w:author="D. Everaere" w:date="2020-07-01T11:22:00Z"/>
              </w:rPr>
            </w:pPr>
            <w:del w:id="71" w:author="D. Everaere" w:date="2020-07-01T11:22:00Z">
              <w:r w:rsidRPr="00AC1D43" w:rsidDel="0077418B">
                <w:delText>1 W</w:delText>
              </w:r>
            </w:del>
          </w:p>
        </w:tc>
        <w:tc>
          <w:tcPr>
            <w:tcW w:w="3686" w:type="dxa"/>
            <w:shd w:val="clear" w:color="auto" w:fill="auto"/>
          </w:tcPr>
          <w:p w:rsidR="005F7302" w:rsidRPr="00AC1D43" w:rsidDel="0077418B" w:rsidRDefault="005F7302" w:rsidP="007C1A75">
            <w:pPr>
              <w:pStyle w:val="TAC"/>
              <w:rPr>
                <w:del w:id="72" w:author="D. Everaere" w:date="2020-07-01T11:22:00Z"/>
              </w:rPr>
            </w:pPr>
            <w:del w:id="73" w:author="D. Everaere" w:date="2020-07-01T11:22:00Z">
              <w:r w:rsidRPr="00AC1D43" w:rsidDel="0077418B">
                <w:delText>17 dBm / 1MHz</w:delText>
              </w:r>
            </w:del>
          </w:p>
        </w:tc>
      </w:tr>
      <w:tr w:rsidR="005F7302" w:rsidRPr="00AC1D43" w:rsidDel="0077418B" w:rsidTr="00AC1D43">
        <w:trPr>
          <w:del w:id="74" w:author="D. Everaere" w:date="2020-07-01T11:22:00Z"/>
        </w:trPr>
        <w:tc>
          <w:tcPr>
            <w:tcW w:w="3227" w:type="dxa"/>
            <w:shd w:val="clear" w:color="auto" w:fill="auto"/>
          </w:tcPr>
          <w:p w:rsidR="005F7302" w:rsidRPr="00AC1D43" w:rsidDel="0077418B" w:rsidRDefault="005F7302" w:rsidP="007C1A75">
            <w:pPr>
              <w:pStyle w:val="TAC"/>
              <w:rPr>
                <w:del w:id="75" w:author="D. Everaere" w:date="2020-07-01T11:22:00Z"/>
              </w:rPr>
            </w:pPr>
            <w:del w:id="76" w:author="D. Everaere" w:date="2020-07-01T11:22:00Z">
              <w:r w:rsidRPr="00AC1D43" w:rsidDel="0077418B">
                <w:delText>Client devices</w:delText>
              </w:r>
            </w:del>
          </w:p>
        </w:tc>
        <w:tc>
          <w:tcPr>
            <w:tcW w:w="3315" w:type="dxa"/>
            <w:shd w:val="clear" w:color="auto" w:fill="auto"/>
          </w:tcPr>
          <w:p w:rsidR="005F7302" w:rsidRPr="00AC1D43" w:rsidDel="0077418B" w:rsidRDefault="005F7302" w:rsidP="007C1A75">
            <w:pPr>
              <w:pStyle w:val="TAC"/>
              <w:rPr>
                <w:del w:id="77" w:author="D. Everaere" w:date="2020-07-01T11:22:00Z"/>
              </w:rPr>
            </w:pPr>
            <w:del w:id="78" w:author="D. Everaere" w:date="2020-07-01T11:22:00Z">
              <w:r w:rsidRPr="00AC1D43" w:rsidDel="0077418B">
                <w:delText>63 mW</w:delText>
              </w:r>
            </w:del>
          </w:p>
        </w:tc>
        <w:tc>
          <w:tcPr>
            <w:tcW w:w="3686" w:type="dxa"/>
            <w:shd w:val="clear" w:color="auto" w:fill="auto"/>
          </w:tcPr>
          <w:p w:rsidR="005F7302" w:rsidRPr="00AC1D43" w:rsidDel="0077418B" w:rsidRDefault="005F7302" w:rsidP="007C1A75">
            <w:pPr>
              <w:pStyle w:val="TAC"/>
              <w:rPr>
                <w:del w:id="79" w:author="D. Everaere" w:date="2020-07-01T11:22:00Z"/>
              </w:rPr>
            </w:pPr>
            <w:del w:id="80" w:author="D. Everaere" w:date="2020-07-01T11:22:00Z">
              <w:r w:rsidRPr="00AC1D43" w:rsidDel="0077418B">
                <w:delText>5 dBm / 1MHz</w:delText>
              </w:r>
            </w:del>
          </w:p>
        </w:tc>
      </w:tr>
      <w:tr w:rsidR="005F7302" w:rsidRPr="00AC1D43" w:rsidDel="0077418B" w:rsidTr="00AC1D43">
        <w:trPr>
          <w:del w:id="81" w:author="D. Everaere" w:date="2020-07-01T11:22:00Z"/>
        </w:trPr>
        <w:tc>
          <w:tcPr>
            <w:tcW w:w="10228" w:type="dxa"/>
            <w:gridSpan w:val="3"/>
            <w:shd w:val="clear" w:color="auto" w:fill="auto"/>
          </w:tcPr>
          <w:p w:rsidR="005F7302" w:rsidRPr="00AC1D43" w:rsidDel="0077418B" w:rsidRDefault="005F7302" w:rsidP="007C1A75">
            <w:pPr>
              <w:pStyle w:val="TAN"/>
              <w:rPr>
                <w:del w:id="82" w:author="D. Everaere" w:date="2020-07-01T11:22:00Z"/>
              </w:rPr>
            </w:pPr>
            <w:del w:id="83" w:author="D. Everaere" w:date="2020-07-01T11:22:00Z">
              <w:r w:rsidRPr="00AC1D43" w:rsidDel="0077418B">
                <w:delText>Note: If Transmitting antenna with directional gain is greater than 6 dBi, max conducted power and max power density shall be reduced by the amount in dBi that the directional gain is greater than 6 dBi</w:delText>
              </w:r>
            </w:del>
          </w:p>
        </w:tc>
      </w:tr>
    </w:tbl>
    <w:p w:rsidR="00F350A8" w:rsidRDefault="00F350A8" w:rsidP="00D45F45">
      <w:pPr>
        <w:rPr>
          <w:ins w:id="84" w:author="D. Everaere" w:date="2020-07-01T11:22:00Z"/>
          <w:rFonts w:ascii="Arial" w:hAnsi="Arial" w:cs="Arial"/>
        </w:rPr>
      </w:pP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77418B" w:rsidRPr="00AC1D43" w:rsidTr="00E8719C">
        <w:trPr>
          <w:ins w:id="85" w:author="D. Everaere" w:date="2020-07-01T11:22:00Z"/>
        </w:trPr>
        <w:tc>
          <w:tcPr>
            <w:tcW w:w="3227" w:type="dxa"/>
            <w:shd w:val="clear" w:color="auto" w:fill="auto"/>
          </w:tcPr>
          <w:p w:rsidR="0077418B" w:rsidRPr="00AC1D43" w:rsidRDefault="0077418B" w:rsidP="00E8719C">
            <w:pPr>
              <w:rPr>
                <w:ins w:id="86" w:author="D. Everaere" w:date="2020-07-01T11:22:00Z"/>
                <w:rFonts w:ascii="Arial" w:hAnsi="Arial" w:cs="Arial"/>
              </w:rPr>
            </w:pPr>
          </w:p>
        </w:tc>
        <w:tc>
          <w:tcPr>
            <w:tcW w:w="3315" w:type="dxa"/>
            <w:shd w:val="clear" w:color="auto" w:fill="auto"/>
          </w:tcPr>
          <w:p w:rsidR="0077418B" w:rsidRPr="00AC1D43" w:rsidRDefault="0077418B" w:rsidP="00E8719C">
            <w:pPr>
              <w:pStyle w:val="TAH"/>
              <w:rPr>
                <w:ins w:id="87" w:author="D. Everaere" w:date="2020-07-01T11:22:00Z"/>
              </w:rPr>
            </w:pPr>
            <w:ins w:id="88" w:author="D. Everaere" w:date="2020-07-01T11:22:00Z">
              <w:r w:rsidRPr="00AC1D43">
                <w:t>Max</w:t>
              </w:r>
              <w:r>
                <w:t>imum EIRP</w:t>
              </w:r>
            </w:ins>
          </w:p>
        </w:tc>
        <w:tc>
          <w:tcPr>
            <w:tcW w:w="3686" w:type="dxa"/>
            <w:shd w:val="clear" w:color="auto" w:fill="auto"/>
          </w:tcPr>
          <w:p w:rsidR="0077418B" w:rsidRPr="00AC1D43" w:rsidRDefault="0077418B" w:rsidP="00E8719C">
            <w:pPr>
              <w:pStyle w:val="TAH"/>
              <w:rPr>
                <w:ins w:id="89" w:author="D. Everaere" w:date="2020-07-01T11:22:00Z"/>
              </w:rPr>
            </w:pPr>
            <w:ins w:id="90" w:author="D. Everaere" w:date="2020-07-01T11:22:00Z">
              <w:r w:rsidRPr="00AC1D43">
                <w:t>Max</w:t>
              </w:r>
              <w:r>
                <w:t>imum EIRP</w:t>
              </w:r>
              <w:r w:rsidRPr="00AC1D43">
                <w:t xml:space="preserve"> power spectral density</w:t>
              </w:r>
            </w:ins>
          </w:p>
        </w:tc>
      </w:tr>
      <w:tr w:rsidR="0077418B" w:rsidRPr="00AC1D43" w:rsidTr="00E8719C">
        <w:trPr>
          <w:ins w:id="91" w:author="D. Everaere" w:date="2020-07-01T11:22:00Z"/>
        </w:trPr>
        <w:tc>
          <w:tcPr>
            <w:tcW w:w="3227" w:type="dxa"/>
            <w:shd w:val="clear" w:color="auto" w:fill="auto"/>
          </w:tcPr>
          <w:p w:rsidR="0077418B" w:rsidRDefault="0077418B" w:rsidP="00E8719C">
            <w:pPr>
              <w:pStyle w:val="TAC"/>
              <w:rPr>
                <w:ins w:id="92" w:author="D. Everaere" w:date="2020-07-01T11:22:00Z"/>
              </w:rPr>
            </w:pPr>
            <w:ins w:id="93" w:author="D. Everaere" w:date="2020-07-01T11:22:00Z">
              <w:r w:rsidRPr="00AC1D43">
                <w:t>Standard-Power Access Points</w:t>
              </w:r>
            </w:ins>
          </w:p>
          <w:p w:rsidR="0077418B" w:rsidRPr="00AC1D43" w:rsidRDefault="0077418B" w:rsidP="00E8719C">
            <w:pPr>
              <w:pStyle w:val="TAC"/>
              <w:rPr>
                <w:ins w:id="94" w:author="D. Everaere" w:date="2020-07-01T11:22:00Z"/>
              </w:rPr>
            </w:pPr>
            <w:ins w:id="95" w:author="D. Everaere" w:date="2020-07-01T11:22:00Z">
              <w:r>
                <w:t>(AFC controlled)</w:t>
              </w:r>
            </w:ins>
          </w:p>
        </w:tc>
        <w:tc>
          <w:tcPr>
            <w:tcW w:w="3315" w:type="dxa"/>
            <w:shd w:val="clear" w:color="auto" w:fill="auto"/>
          </w:tcPr>
          <w:p w:rsidR="0077418B" w:rsidRPr="00AC1D43" w:rsidRDefault="0077418B" w:rsidP="00E8719C">
            <w:pPr>
              <w:pStyle w:val="TAC"/>
              <w:rPr>
                <w:ins w:id="96" w:author="D. Everaere" w:date="2020-07-01T11:22:00Z"/>
              </w:rPr>
            </w:pPr>
            <w:ins w:id="97" w:author="D. Everaere" w:date="2020-07-01T11:22:00Z">
              <w:r>
                <w:t>36 dBm</w:t>
              </w:r>
            </w:ins>
          </w:p>
        </w:tc>
        <w:tc>
          <w:tcPr>
            <w:tcW w:w="3686" w:type="dxa"/>
            <w:shd w:val="clear" w:color="auto" w:fill="auto"/>
          </w:tcPr>
          <w:p w:rsidR="0077418B" w:rsidRPr="00AC1D43" w:rsidRDefault="0077418B" w:rsidP="00E8719C">
            <w:pPr>
              <w:pStyle w:val="TAC"/>
              <w:rPr>
                <w:ins w:id="98" w:author="D. Everaere" w:date="2020-07-01T11:22:00Z"/>
              </w:rPr>
            </w:pPr>
            <w:ins w:id="99" w:author="D. Everaere" w:date="2020-07-01T11:22:00Z">
              <w:r>
                <w:t>23 dBm/MHz</w:t>
              </w:r>
            </w:ins>
          </w:p>
        </w:tc>
      </w:tr>
      <w:tr w:rsidR="0077418B" w:rsidRPr="00AC1D43" w:rsidTr="00E8719C">
        <w:trPr>
          <w:ins w:id="100" w:author="D. Everaere" w:date="2020-07-01T11:22:00Z"/>
        </w:trPr>
        <w:tc>
          <w:tcPr>
            <w:tcW w:w="3227" w:type="dxa"/>
            <w:shd w:val="clear" w:color="auto" w:fill="auto"/>
          </w:tcPr>
          <w:p w:rsidR="0077418B" w:rsidRPr="00AC1D43" w:rsidRDefault="0077418B" w:rsidP="00E8719C">
            <w:pPr>
              <w:pStyle w:val="TAC"/>
              <w:rPr>
                <w:ins w:id="101" w:author="D. Everaere" w:date="2020-07-01T11:22:00Z"/>
              </w:rPr>
            </w:pPr>
            <w:ins w:id="102" w:author="D. Everaere" w:date="2020-07-01T11:22:00Z">
              <w:r w:rsidRPr="00AC1D43">
                <w:t>Client devices</w:t>
              </w:r>
              <w:r>
                <w:t xml:space="preserve"> connected to standard power access point</w:t>
              </w:r>
            </w:ins>
          </w:p>
        </w:tc>
        <w:tc>
          <w:tcPr>
            <w:tcW w:w="3315" w:type="dxa"/>
            <w:shd w:val="clear" w:color="auto" w:fill="auto"/>
          </w:tcPr>
          <w:p w:rsidR="0077418B" w:rsidRPr="00AC1D43" w:rsidRDefault="0077418B" w:rsidP="00E8719C">
            <w:pPr>
              <w:pStyle w:val="TAC"/>
              <w:rPr>
                <w:ins w:id="103" w:author="D. Everaere" w:date="2020-07-01T11:22:00Z"/>
              </w:rPr>
            </w:pPr>
            <w:ins w:id="104" w:author="D. Everaere" w:date="2020-07-01T11:22:00Z">
              <w:r>
                <w:t>30 dBm</w:t>
              </w:r>
            </w:ins>
          </w:p>
        </w:tc>
        <w:tc>
          <w:tcPr>
            <w:tcW w:w="3686" w:type="dxa"/>
            <w:shd w:val="clear" w:color="auto" w:fill="auto"/>
          </w:tcPr>
          <w:p w:rsidR="0077418B" w:rsidRPr="00AC1D43" w:rsidRDefault="0077418B" w:rsidP="00E8719C">
            <w:pPr>
              <w:pStyle w:val="TAC"/>
              <w:rPr>
                <w:ins w:id="105" w:author="D. Everaere" w:date="2020-07-01T11:22:00Z"/>
              </w:rPr>
            </w:pPr>
            <w:ins w:id="106" w:author="D. Everaere" w:date="2020-07-01T11:22:00Z">
              <w:r>
                <w:t>17</w:t>
              </w:r>
              <w:r w:rsidRPr="00AC1D43">
                <w:t xml:space="preserve"> dBm/MHz</w:t>
              </w:r>
            </w:ins>
          </w:p>
        </w:tc>
      </w:tr>
    </w:tbl>
    <w:p w:rsidR="0077418B" w:rsidRDefault="0077418B" w:rsidP="00D45F45">
      <w:pPr>
        <w:rPr>
          <w:rFonts w:ascii="Arial" w:hAnsi="Arial" w:cs="Arial"/>
        </w:rPr>
      </w:pPr>
    </w:p>
    <w:p w:rsidR="00C268BA" w:rsidDel="005C634F" w:rsidRDefault="00C268BA" w:rsidP="00E936ED">
      <w:pPr>
        <w:rPr>
          <w:del w:id="107" w:author="D. Everaere" w:date="2020-07-01T14:00:00Z"/>
        </w:rPr>
      </w:pPr>
      <w:del w:id="108" w:author="D. Everaere" w:date="2020-07-01T11:22:00Z">
        <w:r w:rsidDel="0077418B">
          <w:delText>The proposed maximum unwanted emission level is -27dBm/MHz EIRP.</w:delText>
        </w:r>
      </w:del>
    </w:p>
    <w:p w:rsidR="0077418B" w:rsidRDefault="00C46B8C" w:rsidP="00E77413">
      <w:pPr>
        <w:rPr>
          <w:ins w:id="109" w:author="D. Everaere" w:date="2020-07-01T11:23:00Z"/>
        </w:rPr>
      </w:pPr>
      <w:r>
        <w:t>T</w:t>
      </w:r>
      <w:r w:rsidR="00196127">
        <w:t xml:space="preserve">he Commission </w:t>
      </w:r>
      <w:del w:id="110" w:author="D. Everaere" w:date="2020-07-01T11:22:00Z">
        <w:r w:rsidR="00196127" w:rsidDel="0077418B">
          <w:delText>proposes also</w:delText>
        </w:r>
      </w:del>
      <w:ins w:id="111" w:author="D. Everaere" w:date="2020-07-01T11:22:00Z">
        <w:r w:rsidR="0077418B">
          <w:t>mandated</w:t>
        </w:r>
      </w:ins>
      <w:r w:rsidR="00196127">
        <w:t xml:space="preserve"> </w:t>
      </w:r>
      <w:r w:rsidR="00196127" w:rsidRPr="00070831">
        <w:t xml:space="preserve">to implement an automated frequency coordination </w:t>
      </w:r>
      <w:r w:rsidRPr="00070831">
        <w:t xml:space="preserve">(AFC) process </w:t>
      </w:r>
      <w:r w:rsidR="00196127" w:rsidRPr="00070831">
        <w:t xml:space="preserve">for unlicensed </w:t>
      </w:r>
      <w:r w:rsidRPr="00070831">
        <w:t>use</w:t>
      </w:r>
      <w:r w:rsidR="00196127" w:rsidRPr="00070831">
        <w:t xml:space="preserve"> to protect incumbents. </w:t>
      </w:r>
      <w:ins w:id="112" w:author="D. Everaere" w:date="2020-07-01T11:23:00Z">
        <w:r w:rsidR="0077418B">
          <w:t>The AFC will use a centralized model.</w:t>
        </w:r>
      </w:ins>
    </w:p>
    <w:p w:rsidR="0077418B" w:rsidRDefault="00C4632F" w:rsidP="00E77413">
      <w:pPr>
        <w:rPr>
          <w:ins w:id="113" w:author="D. Everaere" w:date="2020-07-01T11:25:00Z"/>
        </w:rPr>
      </w:pPr>
      <w:r w:rsidRPr="00070831">
        <w:rPr>
          <w:lang w:val="en-US"/>
        </w:rPr>
        <w:t xml:space="preserve">Prior to any operation, </w:t>
      </w:r>
      <w:ins w:id="114" w:author="D. Everaere" w:date="2020-07-01T11:23:00Z">
        <w:r w:rsidR="0077418B">
          <w:rPr>
            <w:lang w:val="en-US"/>
          </w:rPr>
          <w:t xml:space="preserve">standard-power </w:t>
        </w:r>
      </w:ins>
      <w:r w:rsidRPr="00070831">
        <w:rPr>
          <w:lang w:val="en-US"/>
        </w:rPr>
        <w:t>access points (APs) access the AFC system to determine</w:t>
      </w:r>
      <w:del w:id="115" w:author="D. Everaere" w:date="2020-07-01T11:24:00Z">
        <w:r w:rsidRPr="00070831" w:rsidDel="0077418B">
          <w:rPr>
            <w:strike/>
            <w:lang w:val="en-US"/>
          </w:rPr>
          <w:delText xml:space="preserve"> </w:delText>
        </w:r>
      </w:del>
      <w:ins w:id="116" w:author="D. Everaere" w:date="2020-07-01T11:24:00Z">
        <w:r w:rsidR="0077418B" w:rsidRPr="00DC3DD7">
          <w:rPr>
            <w:lang w:val="en-US"/>
          </w:rPr>
          <w:t xml:space="preserve"> </w:t>
        </w:r>
      </w:ins>
      <w:ins w:id="117" w:author="D. Everaere" w:date="2020-07-01T14:01:00Z">
        <w:r w:rsidR="00DC3DD7" w:rsidRPr="00DC3DD7">
          <w:rPr>
            <w:lang w:val="en-US"/>
          </w:rPr>
          <w:t xml:space="preserve">the </w:t>
        </w:r>
      </w:ins>
      <w:r w:rsidRPr="00070831">
        <w:rPr>
          <w:lang w:val="en-US"/>
        </w:rPr>
        <w:t xml:space="preserve">authorized frequencies </w:t>
      </w:r>
      <w:ins w:id="118" w:author="D. Everaere" w:date="2020-07-01T11:24:00Z">
        <w:r w:rsidR="0077418B">
          <w:rPr>
            <w:lang w:val="en-US"/>
          </w:rPr>
          <w:t>and their associated maximum permissible power level</w:t>
        </w:r>
        <w:r w:rsidR="0077418B" w:rsidRPr="00070831">
          <w:rPr>
            <w:lang w:val="en-US"/>
          </w:rPr>
          <w:t xml:space="preserve"> </w:t>
        </w:r>
      </w:ins>
      <w:r w:rsidRPr="00070831">
        <w:rPr>
          <w:lang w:val="en-US"/>
        </w:rPr>
        <w:t xml:space="preserve">at </w:t>
      </w:r>
      <w:del w:id="119" w:author="D. Everaere" w:date="2020-07-01T11:24:00Z">
        <w:r w:rsidRPr="00070831" w:rsidDel="0077418B">
          <w:rPr>
            <w:lang w:val="en-US"/>
          </w:rPr>
          <w:delText xml:space="preserve">their </w:delText>
        </w:r>
      </w:del>
      <w:ins w:id="120" w:author="D. Everaere" w:date="2020-07-01T11:24:00Z">
        <w:r w:rsidR="0077418B">
          <w:rPr>
            <w:lang w:val="en-US"/>
          </w:rPr>
          <w:t>AP’s</w:t>
        </w:r>
        <w:r w:rsidR="0077418B" w:rsidRPr="00070831">
          <w:rPr>
            <w:lang w:val="en-US"/>
          </w:rPr>
          <w:t xml:space="preserve"> </w:t>
        </w:r>
      </w:ins>
      <w:r w:rsidRPr="00070831">
        <w:rPr>
          <w:lang w:val="en-US"/>
        </w:rPr>
        <w:t xml:space="preserve">geographic coordinates. </w:t>
      </w:r>
      <w:ins w:id="121" w:author="D. Everaere" w:date="2020-07-01T11:25:00Z">
        <w:r w:rsidR="0077418B">
          <w:t>Note that the list of available frequency ranges will not only be determined based on the AP’s maximum permissible power (36dBm), but also for lower power levels (down to 21 dBm by step of maximum 3 dB).</w:t>
        </w:r>
      </w:ins>
    </w:p>
    <w:p w:rsidR="0077418B" w:rsidRDefault="00C4632F" w:rsidP="00E77413">
      <w:pPr>
        <w:rPr>
          <w:ins w:id="122" w:author="D. Everaere" w:date="2020-07-01T11:25:00Z"/>
          <w:lang w:val="en-US"/>
        </w:rPr>
      </w:pPr>
      <w:r w:rsidRPr="00070831">
        <w:rPr>
          <w:lang w:val="en-US"/>
        </w:rPr>
        <w:lastRenderedPageBreak/>
        <w:t xml:space="preserve">APs may transmit only on frequencies indicated as being available by </w:t>
      </w:r>
      <w:del w:id="123" w:author="D. Everaere" w:date="2020-07-01T11:25:00Z">
        <w:r w:rsidRPr="00070831" w:rsidDel="0077418B">
          <w:rPr>
            <w:lang w:val="en-US"/>
          </w:rPr>
          <w:delText xml:space="preserve">an </w:delText>
        </w:r>
      </w:del>
      <w:ins w:id="124" w:author="D. Everaere" w:date="2020-07-01T11:25:00Z">
        <w:r w:rsidR="0077418B">
          <w:rPr>
            <w:lang w:val="en-US"/>
          </w:rPr>
          <w:t>the</w:t>
        </w:r>
        <w:r w:rsidR="0077418B" w:rsidRPr="00070831">
          <w:rPr>
            <w:lang w:val="en-US"/>
          </w:rPr>
          <w:t xml:space="preserve"> </w:t>
        </w:r>
      </w:ins>
      <w:r w:rsidRPr="00070831">
        <w:rPr>
          <w:lang w:val="en-US"/>
        </w:rPr>
        <w:t xml:space="preserve">AFC system. Client devices will receive this list from the standard-power access point. </w:t>
      </w:r>
    </w:p>
    <w:p w:rsidR="00540A4D" w:rsidRDefault="00C4632F" w:rsidP="00E77413">
      <w:r w:rsidRPr="00070831">
        <w:rPr>
          <w:lang w:val="en-US"/>
        </w:rPr>
        <w:t xml:space="preserve">The AFC system is expected to obtain information on protected services from FCC databases </w:t>
      </w:r>
      <w:ins w:id="125" w:author="D. Everaere" w:date="2020-07-01T11:25:00Z">
        <w:r w:rsidR="0077418B">
          <w:rPr>
            <w:lang w:val="en-US"/>
          </w:rPr>
          <w:t xml:space="preserve">(i.e. the Universal Licensing System, plus other information collected from Canada and Mexico to protect operations at the borders) </w:t>
        </w:r>
      </w:ins>
      <w:r w:rsidRPr="00070831">
        <w:rPr>
          <w:lang w:val="en-US"/>
        </w:rPr>
        <w:t>and use it to determine frequency availability for APs based on FCC-specified protection criteria.</w:t>
      </w:r>
    </w:p>
    <w:p w:rsidR="00540A4D" w:rsidRDefault="00D83FEB" w:rsidP="00E77413">
      <w:r>
        <w:t xml:space="preserve">The Commission </w:t>
      </w:r>
      <w:del w:id="126" w:author="D. Everaere" w:date="2020-07-01T11:25:00Z">
        <w:r w:rsidR="00B631DC" w:rsidDel="0077418B">
          <w:delText>list</w:delText>
        </w:r>
        <w:r w:rsidDel="0077418B">
          <w:delText xml:space="preserve">s </w:delText>
        </w:r>
      </w:del>
      <w:ins w:id="127" w:author="D. Everaere" w:date="2020-07-01T11:25:00Z">
        <w:r w:rsidR="0077418B">
          <w:t xml:space="preserve">listed </w:t>
        </w:r>
      </w:ins>
      <w:r w:rsidR="00540A4D">
        <w:t>several characteristics of th</w:t>
      </w:r>
      <w:r>
        <w:t>e</w:t>
      </w:r>
      <w:r w:rsidR="00540A4D">
        <w:t xml:space="preserve"> AFC (</w:t>
      </w:r>
      <w:r>
        <w:t xml:space="preserve">e.g., </w:t>
      </w:r>
      <w:r w:rsidR="00540A4D">
        <w:t>device registration to AFC, access security, fees to get information)</w:t>
      </w:r>
      <w:ins w:id="128" w:author="D. Everaere" w:date="2020-07-01T11:26:00Z">
        <w:r w:rsidR="0077418B">
          <w:t>,</w:t>
        </w:r>
      </w:ins>
      <w:r w:rsidR="00540A4D">
        <w:t xml:space="preserve"> </w:t>
      </w:r>
      <w:del w:id="129" w:author="D. Everaere" w:date="2020-07-01T11:26:00Z">
        <w:r w:rsidR="00540A4D" w:rsidDel="0077418B">
          <w:delText xml:space="preserve">and </w:delText>
        </w:r>
      </w:del>
      <w:r w:rsidR="00540A4D">
        <w:t>what information should be managed (available frequencies</w:t>
      </w:r>
      <w:r w:rsidR="00CD0A48">
        <w:t>, exclusion zone</w:t>
      </w:r>
      <w:ins w:id="130" w:author="D. Everaere" w:date="2020-07-01T11:26:00Z">
        <w:r w:rsidR="0077418B">
          <w:t xml:space="preserve"> and how they will be determined</w:t>
        </w:r>
      </w:ins>
      <w:r w:rsidR="00540A4D">
        <w:t>) and how they should be maintained (information update, regular inquiry from devices</w:t>
      </w:r>
      <w:del w:id="131" w:author="D. Everaere" w:date="2020-07-01T11:26:00Z">
        <w:r w:rsidR="00540A4D" w:rsidDel="00A209A9">
          <w:delText xml:space="preserve">), </w:delText>
        </w:r>
      </w:del>
      <w:ins w:id="132" w:author="D. Everaere" w:date="2020-07-01T11:26:00Z">
        <w:r w:rsidR="00A209A9">
          <w:t xml:space="preserve">). </w:t>
        </w:r>
      </w:ins>
      <w:del w:id="133" w:author="D. Everaere" w:date="2020-07-01T11:27:00Z">
        <w:r w:rsidDel="00A209A9">
          <w:delText>Further comments however are expected</w:delText>
        </w:r>
        <w:r w:rsidR="00540A4D" w:rsidDel="00A209A9">
          <w:delText xml:space="preserve">. </w:delText>
        </w:r>
      </w:del>
      <w:r w:rsidR="00540A4D">
        <w:t xml:space="preserve">The Commission </w:t>
      </w:r>
      <w:del w:id="134" w:author="D. Everaere" w:date="2020-07-01T11:27:00Z">
        <w:r w:rsidR="00540A4D" w:rsidDel="00A209A9">
          <w:delText xml:space="preserve">has suggested </w:delText>
        </w:r>
      </w:del>
      <w:ins w:id="135" w:author="D. Everaere" w:date="2020-07-01T11:27:00Z">
        <w:r w:rsidR="00A209A9">
          <w:t xml:space="preserve">decided </w:t>
        </w:r>
      </w:ins>
      <w:r w:rsidR="00540A4D">
        <w:t>this AFC system</w:t>
      </w:r>
      <w:del w:id="136" w:author="D. Everaere" w:date="2020-07-01T11:57:00Z">
        <w:r w:rsidR="00540A4D" w:rsidDel="00324CDF">
          <w:delText>s</w:delText>
        </w:r>
      </w:del>
      <w:r w:rsidR="00540A4D">
        <w:t xml:space="preserve"> </w:t>
      </w:r>
      <w:del w:id="137" w:author="D. Everaere" w:date="2020-07-01T11:27:00Z">
        <w:r w:rsidR="00540A4D" w:rsidDel="00A209A9">
          <w:delText xml:space="preserve">should </w:delText>
        </w:r>
      </w:del>
      <w:ins w:id="138" w:author="D. Everaere" w:date="2020-07-01T11:27:00Z">
        <w:r w:rsidR="00A209A9">
          <w:t xml:space="preserve">will </w:t>
        </w:r>
      </w:ins>
      <w:r w:rsidR="00540A4D">
        <w:t xml:space="preserve">be operated by entities designated by </w:t>
      </w:r>
      <w:ins w:id="139" w:author="D. Everaere" w:date="2020-07-01T11:27:00Z">
        <w:r w:rsidR="00A209A9">
          <w:t xml:space="preserve">the </w:t>
        </w:r>
      </w:ins>
      <w:r w:rsidR="00540A4D">
        <w:t>FCC</w:t>
      </w:r>
      <w:ins w:id="140" w:author="D. Everaere" w:date="2020-07-01T11:27:00Z">
        <w:r w:rsidR="00A209A9">
          <w:t xml:space="preserve"> Chief of the Office of Engineering and Technology</w:t>
        </w:r>
      </w:ins>
      <w:r w:rsidR="00540A4D">
        <w:t>.</w:t>
      </w:r>
    </w:p>
    <w:p w:rsidR="009203D6" w:rsidRDefault="009203D6" w:rsidP="00E77413">
      <w:r>
        <w:t>Note that it’s expected the standard-power access point</w:t>
      </w:r>
      <w:ins w:id="141" w:author="D. Everaere" w:date="2020-07-01T11:27:00Z">
        <w:r w:rsidR="00A209A9">
          <w:t>’s</w:t>
        </w:r>
      </w:ins>
      <w:r>
        <w:t xml:space="preserve"> location and height </w:t>
      </w:r>
      <w:ins w:id="142" w:author="D. Everaere" w:date="2020-07-01T11:27:00Z">
        <w:r w:rsidR="00A209A9">
          <w:t xml:space="preserve">from the ground </w:t>
        </w:r>
      </w:ins>
      <w:r>
        <w:t xml:space="preserve">shall be well determined to use efficiently the AFC information. </w:t>
      </w:r>
    </w:p>
    <w:p w:rsidR="009203D6" w:rsidRDefault="009203D6" w:rsidP="00634FDC">
      <w:r>
        <w:t xml:space="preserve">Also, it’s expected that client devices operating in U-NII-5 and U-NII-7 would be under standard-power access </w:t>
      </w:r>
      <w:r w:rsidR="00D83FEB">
        <w:t>point</w:t>
      </w:r>
      <w:r>
        <w:t>’</w:t>
      </w:r>
      <w:r w:rsidR="00D83FEB">
        <w:t>s</w:t>
      </w:r>
      <w:r>
        <w:t xml:space="preserve"> control.</w:t>
      </w:r>
    </w:p>
    <w:p w:rsidR="00817DEB" w:rsidRDefault="00817DEB" w:rsidP="00634FDC">
      <w:del w:id="143" w:author="D. Everaere" w:date="2020-07-01T11:28:00Z">
        <w:r w:rsidDel="00A209A9">
          <w:delText xml:space="preserve">Finally, the Commission is </w:delText>
        </w:r>
        <w:r w:rsidR="00D83FEB" w:rsidDel="00A209A9">
          <w:delText>seeking input regarding</w:delText>
        </w:r>
        <w:r w:rsidDel="00A209A9">
          <w:delText xml:space="preserve"> if low power indoor operation might be authorized as well in those two bands.</w:delText>
        </w:r>
        <w:r w:rsidR="00E446B8" w:rsidDel="00A209A9">
          <w:delText xml:space="preserve"> Operations in moving vehicles (cars, trains, aircraft) and drones should be prohibited.</w:delText>
        </w:r>
      </w:del>
    </w:p>
    <w:p w:rsidR="002C7A56" w:rsidRPr="00214FF5" w:rsidRDefault="002C7A56" w:rsidP="002C7A56">
      <w:pPr>
        <w:pStyle w:val="Heading5"/>
      </w:pPr>
      <w:r>
        <w:t xml:space="preserve">4.2.1.3.2 </w:t>
      </w:r>
      <w:ins w:id="144" w:author="D. Everaere" w:date="2020-07-01T11:28:00Z">
        <w:r w:rsidR="00A209A9">
          <w:t>Low-power operations</w:t>
        </w:r>
      </w:ins>
      <w:del w:id="145" w:author="D. Everaere" w:date="2020-07-01T11:28:00Z">
        <w:r w:rsidDel="00A209A9">
          <w:delText>Bands U-NII-6 and U-NII-8</w:delText>
        </w:r>
      </w:del>
    </w:p>
    <w:p w:rsidR="00324CDF" w:rsidRDefault="00324CDF" w:rsidP="00E936ED">
      <w:pPr>
        <w:rPr>
          <w:ins w:id="146" w:author="D. Everaere" w:date="2020-07-01T11:58:00Z"/>
        </w:rPr>
      </w:pPr>
      <w:ins w:id="147" w:author="D. Everaere" w:date="2020-07-01T11:58:00Z">
        <w:r>
          <w:t>Low power indoor operations are also allowed in the entire 6 GHz band (U-NII-5,</w:t>
        </w:r>
        <w:r w:rsidRPr="00486897">
          <w:t xml:space="preserve"> </w:t>
        </w:r>
        <w:r>
          <w:t>U-NII-6, U-NII-7 and U-NII-8).</w:t>
        </w:r>
      </w:ins>
    </w:p>
    <w:p w:rsidR="002C7A56" w:rsidRDefault="00D83FEB" w:rsidP="00E936ED">
      <w:del w:id="148" w:author="D. Everaere" w:date="2020-07-01T11:28:00Z">
        <w:r w:rsidDel="00A209A9">
          <w:delText>As the</w:delText>
        </w:r>
        <w:r w:rsidR="004E7FDF" w:rsidDel="00A209A9">
          <w:delText xml:space="preserve">se two bands </w:delText>
        </w:r>
      </w:del>
      <w:ins w:id="149" w:author="D. Everaere" w:date="2020-07-01T11:28:00Z">
        <w:r w:rsidR="00A209A9">
          <w:t xml:space="preserve">U-NII-6 and U-NII-8 </w:t>
        </w:r>
      </w:ins>
      <w:r w:rsidR="004E7FDF">
        <w:t xml:space="preserve">are currently used for mobile operations (broadcast stations, programming networks, …), the Commission </w:t>
      </w:r>
      <w:del w:id="150" w:author="D. Everaere" w:date="2020-07-01T11:28:00Z">
        <w:r w:rsidR="004E7FDF" w:rsidDel="00A209A9">
          <w:delText xml:space="preserve">proposes </w:delText>
        </w:r>
      </w:del>
      <w:ins w:id="151" w:author="D. Everaere" w:date="2020-07-01T11:28:00Z">
        <w:r w:rsidR="00A209A9">
          <w:t xml:space="preserve">has then mandated </w:t>
        </w:r>
      </w:ins>
      <w:r w:rsidR="004E7FDF">
        <w:t>t</w:t>
      </w:r>
      <w:r>
        <w:t>hat unlicensed</w:t>
      </w:r>
      <w:r w:rsidR="004E7FDF">
        <w:t xml:space="preserve"> use </w:t>
      </w:r>
      <w:r>
        <w:t xml:space="preserve">in these bands </w:t>
      </w:r>
      <w:ins w:id="152" w:author="D. Everaere" w:date="2020-07-01T11:29:00Z">
        <w:r w:rsidR="00A209A9">
          <w:t xml:space="preserve">will </w:t>
        </w:r>
      </w:ins>
      <w:r>
        <w:t xml:space="preserve">be </w:t>
      </w:r>
      <w:r w:rsidR="004E7FDF">
        <w:t xml:space="preserve">limited </w:t>
      </w:r>
      <w:r>
        <w:t xml:space="preserve">in </w:t>
      </w:r>
      <w:r w:rsidR="004E7FDF">
        <w:t>power level and</w:t>
      </w:r>
      <w:r w:rsidR="008E5057">
        <w:t xml:space="preserve"> </w:t>
      </w:r>
      <w:r>
        <w:t xml:space="preserve">for </w:t>
      </w:r>
      <w:r w:rsidR="008E5057">
        <w:t xml:space="preserve">indoor operations </w:t>
      </w:r>
      <w:r>
        <w:t xml:space="preserve">use only </w:t>
      </w:r>
      <w:r w:rsidR="008E5057">
        <w:t>(residential/</w:t>
      </w:r>
      <w:r w:rsidR="004E7FDF">
        <w:t xml:space="preserve">business like operations). The Commission </w:t>
      </w:r>
      <w:r>
        <w:t xml:space="preserve">believes use of the </w:t>
      </w:r>
      <w:r w:rsidR="004E7FDF">
        <w:t xml:space="preserve">AFC system </w:t>
      </w:r>
      <w:r>
        <w:t xml:space="preserve">in these bands would not </w:t>
      </w:r>
      <w:r w:rsidR="004E7FDF">
        <w:t xml:space="preserve">efficiently </w:t>
      </w:r>
      <w:r>
        <w:t xml:space="preserve">protect </w:t>
      </w:r>
      <w:r w:rsidR="004E7FDF">
        <w:t>incumbent services.</w:t>
      </w:r>
    </w:p>
    <w:p w:rsidR="003B723C" w:rsidRDefault="003B723C" w:rsidP="00E936ED">
      <w:r>
        <w:t>Table 4.2.1.3.</w:t>
      </w:r>
      <w:ins w:id="153" w:author="D. Everaere" w:date="2020-07-01T11:29:00Z">
        <w:r w:rsidR="00A209A9" w:rsidDel="00A209A9">
          <w:t xml:space="preserve"> </w:t>
        </w:r>
      </w:ins>
      <w:del w:id="154" w:author="D. Everaere" w:date="2020-07-01T11:29:00Z">
        <w:r w:rsidDel="00A209A9">
          <w:delText>1</w:delText>
        </w:r>
      </w:del>
      <w:r>
        <w:t>2-1 lists power characteristics of unlicensed devices</w:t>
      </w:r>
      <w:del w:id="155" w:author="D. Everaere" w:date="2020-07-01T11:29:00Z">
        <w:r w:rsidDel="00A209A9">
          <w:delText xml:space="preserve"> operating in those 2 bands</w:delText>
        </w:r>
      </w:del>
      <w:ins w:id="156" w:author="D. Everaere" w:date="2020-07-01T11:29:00Z">
        <w:r w:rsidR="00A209A9">
          <w:t xml:space="preserve"> for low-power operation</w:t>
        </w:r>
      </w:ins>
      <w:r>
        <w:t>.</w:t>
      </w:r>
    </w:p>
    <w:p w:rsidR="003B723C" w:rsidRDefault="003B723C" w:rsidP="007C1A75">
      <w:pPr>
        <w:pStyle w:val="TAH"/>
        <w:rPr>
          <w:rFonts w:cs="Arial"/>
        </w:rPr>
      </w:pPr>
      <w:r>
        <w:t>Table 4.2.1.3.</w:t>
      </w:r>
      <w:del w:id="157" w:author="D. Everaere" w:date="2020-07-01T11:29:00Z">
        <w:r w:rsidDel="00A209A9">
          <w:delText>1</w:delText>
        </w:r>
      </w:del>
      <w:ins w:id="158" w:author="D. Everaere" w:date="2020-07-01T11:29:00Z">
        <w:r w:rsidR="00A209A9">
          <w:t>2</w:t>
        </w:r>
      </w:ins>
      <w:r>
        <w:t xml:space="preserve">-1: </w:t>
      </w:r>
      <w:ins w:id="159" w:author="D. Everaere" w:date="2020-07-01T11:30:00Z">
        <w:r w:rsidR="00A209A9">
          <w:t>Devices maximum power for low-power operations</w:t>
        </w:r>
      </w:ins>
      <w:del w:id="160" w:author="D. Everaere" w:date="2020-07-01T11:30:00Z">
        <w:r w:rsidDel="00A209A9">
          <w:delText>Maximum power for devices operating in U-NII-6 and U-NII-8</w:delText>
        </w:r>
      </w:del>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3B723C" w:rsidRPr="00AC1D43" w:rsidDel="00A209A9" w:rsidTr="00AC1D43">
        <w:trPr>
          <w:del w:id="161" w:author="D. Everaere" w:date="2020-07-01T11:30:00Z"/>
        </w:trPr>
        <w:tc>
          <w:tcPr>
            <w:tcW w:w="3227" w:type="dxa"/>
            <w:shd w:val="clear" w:color="auto" w:fill="auto"/>
          </w:tcPr>
          <w:p w:rsidR="003B723C" w:rsidRPr="00AC1D43" w:rsidDel="00A209A9" w:rsidRDefault="003B723C" w:rsidP="007C1A75">
            <w:pPr>
              <w:pStyle w:val="TAH"/>
              <w:rPr>
                <w:del w:id="162" w:author="D. Everaere" w:date="2020-07-01T11:30:00Z"/>
              </w:rPr>
            </w:pPr>
          </w:p>
        </w:tc>
        <w:tc>
          <w:tcPr>
            <w:tcW w:w="3315" w:type="dxa"/>
            <w:shd w:val="clear" w:color="auto" w:fill="auto"/>
          </w:tcPr>
          <w:p w:rsidR="003B723C" w:rsidRPr="00AC1D43" w:rsidDel="00A209A9" w:rsidRDefault="003B723C" w:rsidP="007C1A75">
            <w:pPr>
              <w:pStyle w:val="TAH"/>
              <w:rPr>
                <w:del w:id="163" w:author="D. Everaere" w:date="2020-07-01T11:30:00Z"/>
              </w:rPr>
            </w:pPr>
            <w:del w:id="164" w:author="D. Everaere" w:date="2020-07-01T11:30:00Z">
              <w:r w:rsidRPr="00AC1D43" w:rsidDel="00A209A9">
                <w:delText>Max conducted output power</w:delText>
              </w:r>
            </w:del>
          </w:p>
        </w:tc>
        <w:tc>
          <w:tcPr>
            <w:tcW w:w="3686" w:type="dxa"/>
            <w:shd w:val="clear" w:color="auto" w:fill="auto"/>
          </w:tcPr>
          <w:p w:rsidR="003B723C" w:rsidRPr="00AC1D43" w:rsidDel="00A209A9" w:rsidRDefault="003B723C" w:rsidP="007C1A75">
            <w:pPr>
              <w:pStyle w:val="TAH"/>
              <w:rPr>
                <w:del w:id="165" w:author="D. Everaere" w:date="2020-07-01T11:30:00Z"/>
              </w:rPr>
            </w:pPr>
            <w:del w:id="166" w:author="D. Everaere" w:date="2020-07-01T11:30:00Z">
              <w:r w:rsidRPr="00AC1D43" w:rsidDel="00A209A9">
                <w:delText>Max power spectral density</w:delText>
              </w:r>
            </w:del>
          </w:p>
        </w:tc>
      </w:tr>
      <w:tr w:rsidR="003B723C" w:rsidRPr="00AC1D43" w:rsidDel="00A209A9" w:rsidTr="00AC1D43">
        <w:trPr>
          <w:del w:id="167" w:author="D. Everaere" w:date="2020-07-01T11:30:00Z"/>
        </w:trPr>
        <w:tc>
          <w:tcPr>
            <w:tcW w:w="3227" w:type="dxa"/>
            <w:shd w:val="clear" w:color="auto" w:fill="auto"/>
          </w:tcPr>
          <w:p w:rsidR="003B723C" w:rsidRPr="00AC1D43" w:rsidDel="00A209A9" w:rsidRDefault="003B723C" w:rsidP="007C1A75">
            <w:pPr>
              <w:pStyle w:val="TAC"/>
              <w:rPr>
                <w:del w:id="168" w:author="D. Everaere" w:date="2020-07-01T11:30:00Z"/>
              </w:rPr>
            </w:pPr>
            <w:del w:id="169" w:author="D. Everaere" w:date="2020-07-01T11:30:00Z">
              <w:r w:rsidRPr="00AC1D43" w:rsidDel="00A209A9">
                <w:delText>Standard-Power Access Points</w:delText>
              </w:r>
            </w:del>
          </w:p>
        </w:tc>
        <w:tc>
          <w:tcPr>
            <w:tcW w:w="3315" w:type="dxa"/>
            <w:shd w:val="clear" w:color="auto" w:fill="auto"/>
          </w:tcPr>
          <w:p w:rsidR="003B723C" w:rsidRPr="00AC1D43" w:rsidDel="00A209A9" w:rsidRDefault="003B723C" w:rsidP="007C1A75">
            <w:pPr>
              <w:pStyle w:val="TAC"/>
              <w:rPr>
                <w:del w:id="170" w:author="D. Everaere" w:date="2020-07-01T11:30:00Z"/>
              </w:rPr>
            </w:pPr>
            <w:del w:id="171" w:author="D. Everaere" w:date="2020-07-01T11:30:00Z">
              <w:r w:rsidRPr="00AC1D43" w:rsidDel="00A209A9">
                <w:delText>250 mW</w:delText>
              </w:r>
            </w:del>
          </w:p>
        </w:tc>
        <w:tc>
          <w:tcPr>
            <w:tcW w:w="3686" w:type="dxa"/>
            <w:shd w:val="clear" w:color="auto" w:fill="auto"/>
          </w:tcPr>
          <w:p w:rsidR="003B723C" w:rsidRPr="00AC1D43" w:rsidDel="00A209A9" w:rsidRDefault="003B723C" w:rsidP="007C1A75">
            <w:pPr>
              <w:pStyle w:val="TAC"/>
              <w:rPr>
                <w:del w:id="172" w:author="D. Everaere" w:date="2020-07-01T11:30:00Z"/>
              </w:rPr>
            </w:pPr>
            <w:del w:id="173" w:author="D. Everaere" w:date="2020-07-01T11:30:00Z">
              <w:r w:rsidRPr="00AC1D43" w:rsidDel="00A209A9">
                <w:delText>11 dBm / 1MHz</w:delText>
              </w:r>
            </w:del>
          </w:p>
        </w:tc>
      </w:tr>
      <w:tr w:rsidR="003B723C" w:rsidRPr="00AC1D43" w:rsidDel="00A209A9" w:rsidTr="00AC1D43">
        <w:trPr>
          <w:del w:id="174" w:author="D. Everaere" w:date="2020-07-01T11:30:00Z"/>
        </w:trPr>
        <w:tc>
          <w:tcPr>
            <w:tcW w:w="3227" w:type="dxa"/>
            <w:shd w:val="clear" w:color="auto" w:fill="auto"/>
          </w:tcPr>
          <w:p w:rsidR="003B723C" w:rsidRPr="00AC1D43" w:rsidDel="00A209A9" w:rsidRDefault="003B723C" w:rsidP="007C1A75">
            <w:pPr>
              <w:pStyle w:val="TAC"/>
              <w:rPr>
                <w:del w:id="175" w:author="D. Everaere" w:date="2020-07-01T11:30:00Z"/>
              </w:rPr>
            </w:pPr>
            <w:del w:id="176" w:author="D. Everaere" w:date="2020-07-01T11:30:00Z">
              <w:r w:rsidRPr="00AC1D43" w:rsidDel="00A209A9">
                <w:delText>Client devices</w:delText>
              </w:r>
            </w:del>
          </w:p>
        </w:tc>
        <w:tc>
          <w:tcPr>
            <w:tcW w:w="3315" w:type="dxa"/>
            <w:shd w:val="clear" w:color="auto" w:fill="auto"/>
          </w:tcPr>
          <w:p w:rsidR="003B723C" w:rsidRPr="00AC1D43" w:rsidDel="00A209A9" w:rsidRDefault="003B723C" w:rsidP="007C1A75">
            <w:pPr>
              <w:pStyle w:val="TAC"/>
              <w:rPr>
                <w:del w:id="177" w:author="D. Everaere" w:date="2020-07-01T11:30:00Z"/>
              </w:rPr>
            </w:pPr>
            <w:del w:id="178" w:author="D. Everaere" w:date="2020-07-01T11:30:00Z">
              <w:r w:rsidRPr="00AC1D43" w:rsidDel="00A209A9">
                <w:delText>63 mW</w:delText>
              </w:r>
            </w:del>
          </w:p>
        </w:tc>
        <w:tc>
          <w:tcPr>
            <w:tcW w:w="3686" w:type="dxa"/>
            <w:shd w:val="clear" w:color="auto" w:fill="auto"/>
          </w:tcPr>
          <w:p w:rsidR="003B723C" w:rsidRPr="00AC1D43" w:rsidDel="00A209A9" w:rsidRDefault="003B723C" w:rsidP="007C1A75">
            <w:pPr>
              <w:pStyle w:val="TAC"/>
              <w:rPr>
                <w:del w:id="179" w:author="D. Everaere" w:date="2020-07-01T11:30:00Z"/>
              </w:rPr>
            </w:pPr>
            <w:del w:id="180" w:author="D. Everaere" w:date="2020-07-01T11:30:00Z">
              <w:r w:rsidRPr="00AC1D43" w:rsidDel="00A209A9">
                <w:delText>5 dBm / 1MHz</w:delText>
              </w:r>
            </w:del>
          </w:p>
        </w:tc>
      </w:tr>
      <w:tr w:rsidR="003B723C" w:rsidRPr="00AC1D43" w:rsidDel="00A209A9" w:rsidTr="00AC1D43">
        <w:trPr>
          <w:del w:id="181" w:author="D. Everaere" w:date="2020-07-01T11:30:00Z"/>
        </w:trPr>
        <w:tc>
          <w:tcPr>
            <w:tcW w:w="10228" w:type="dxa"/>
            <w:gridSpan w:val="3"/>
            <w:shd w:val="clear" w:color="auto" w:fill="auto"/>
          </w:tcPr>
          <w:p w:rsidR="003B723C" w:rsidRPr="00AC1D43" w:rsidDel="00A209A9" w:rsidRDefault="003B723C" w:rsidP="007C1A75">
            <w:pPr>
              <w:pStyle w:val="TAN"/>
              <w:rPr>
                <w:del w:id="182" w:author="D. Everaere" w:date="2020-07-01T11:30:00Z"/>
              </w:rPr>
            </w:pPr>
            <w:del w:id="183" w:author="D. Everaere" w:date="2020-07-01T11:30:00Z">
              <w:r w:rsidRPr="00AC1D43" w:rsidDel="00A209A9">
                <w:delText>Note: If Transmitting antenna with directional gain is greater than 6 dBi, max conducted power and max power density shall be reduced by the amount in dBi that the directional gain is greater than 6 dBi</w:delText>
              </w:r>
            </w:del>
          </w:p>
        </w:tc>
      </w:tr>
    </w:tbl>
    <w:p w:rsidR="003B723C" w:rsidRDefault="003B723C" w:rsidP="003B723C">
      <w:pPr>
        <w:rPr>
          <w:ins w:id="184" w:author="D. Everaere" w:date="2020-07-01T11:30:00Z"/>
          <w:rFonts w:ascii="Arial" w:hAnsi="Arial" w:cs="Arial"/>
        </w:rPr>
      </w:pP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A209A9" w:rsidRPr="00AC1D43" w:rsidTr="00E8719C">
        <w:trPr>
          <w:ins w:id="185" w:author="D. Everaere" w:date="2020-07-01T11:30:00Z"/>
        </w:trPr>
        <w:tc>
          <w:tcPr>
            <w:tcW w:w="3227" w:type="dxa"/>
            <w:shd w:val="clear" w:color="auto" w:fill="auto"/>
          </w:tcPr>
          <w:p w:rsidR="00A209A9" w:rsidRPr="00AC1D43" w:rsidRDefault="00A209A9" w:rsidP="00E8719C">
            <w:pPr>
              <w:rPr>
                <w:ins w:id="186" w:author="D. Everaere" w:date="2020-07-01T11:30:00Z"/>
                <w:rFonts w:ascii="Arial" w:hAnsi="Arial" w:cs="Arial"/>
              </w:rPr>
            </w:pPr>
          </w:p>
        </w:tc>
        <w:tc>
          <w:tcPr>
            <w:tcW w:w="3315" w:type="dxa"/>
            <w:shd w:val="clear" w:color="auto" w:fill="auto"/>
          </w:tcPr>
          <w:p w:rsidR="00A209A9" w:rsidRPr="00AC1D43" w:rsidRDefault="00A209A9" w:rsidP="00E8719C">
            <w:pPr>
              <w:pStyle w:val="TAH"/>
              <w:rPr>
                <w:ins w:id="187" w:author="D. Everaere" w:date="2020-07-01T11:30:00Z"/>
              </w:rPr>
            </w:pPr>
            <w:ins w:id="188" w:author="D. Everaere" w:date="2020-07-01T11:30:00Z">
              <w:r w:rsidRPr="00AC1D43">
                <w:t>Max</w:t>
              </w:r>
              <w:r>
                <w:t>imum EIRP</w:t>
              </w:r>
            </w:ins>
          </w:p>
        </w:tc>
        <w:tc>
          <w:tcPr>
            <w:tcW w:w="3686" w:type="dxa"/>
            <w:shd w:val="clear" w:color="auto" w:fill="auto"/>
          </w:tcPr>
          <w:p w:rsidR="00A209A9" w:rsidRPr="00AC1D43" w:rsidRDefault="00A209A9" w:rsidP="00E8719C">
            <w:pPr>
              <w:pStyle w:val="TAH"/>
              <w:rPr>
                <w:ins w:id="189" w:author="D. Everaere" w:date="2020-07-01T11:30:00Z"/>
              </w:rPr>
            </w:pPr>
            <w:ins w:id="190" w:author="D. Everaere" w:date="2020-07-01T11:30:00Z">
              <w:r w:rsidRPr="00AC1D43">
                <w:t>Max</w:t>
              </w:r>
              <w:r>
                <w:t>imum EIRP</w:t>
              </w:r>
              <w:r w:rsidRPr="00AC1D43">
                <w:t xml:space="preserve"> power spectral density</w:t>
              </w:r>
            </w:ins>
          </w:p>
        </w:tc>
      </w:tr>
      <w:tr w:rsidR="00A209A9" w:rsidRPr="00AC1D43" w:rsidTr="00E8719C">
        <w:trPr>
          <w:trHeight w:val="437"/>
          <w:ins w:id="191" w:author="D. Everaere" w:date="2020-07-01T11:30:00Z"/>
        </w:trPr>
        <w:tc>
          <w:tcPr>
            <w:tcW w:w="3227" w:type="dxa"/>
            <w:shd w:val="clear" w:color="auto" w:fill="auto"/>
          </w:tcPr>
          <w:p w:rsidR="00A209A9" w:rsidRPr="00AC1D43" w:rsidRDefault="00A209A9" w:rsidP="00E8719C">
            <w:pPr>
              <w:pStyle w:val="TAC"/>
              <w:rPr>
                <w:ins w:id="192" w:author="D. Everaere" w:date="2020-07-01T11:30:00Z"/>
              </w:rPr>
            </w:pPr>
            <w:ins w:id="193" w:author="D. Everaere" w:date="2020-07-01T11:30:00Z">
              <w:r>
                <w:t>Low power Access point (indoor only)</w:t>
              </w:r>
            </w:ins>
          </w:p>
        </w:tc>
        <w:tc>
          <w:tcPr>
            <w:tcW w:w="3315" w:type="dxa"/>
            <w:shd w:val="clear" w:color="auto" w:fill="auto"/>
          </w:tcPr>
          <w:p w:rsidR="00A209A9" w:rsidRPr="00AC1D43" w:rsidRDefault="00A209A9" w:rsidP="00E8719C">
            <w:pPr>
              <w:pStyle w:val="TAC"/>
              <w:rPr>
                <w:ins w:id="194" w:author="D. Everaere" w:date="2020-07-01T11:30:00Z"/>
              </w:rPr>
            </w:pPr>
            <w:ins w:id="195" w:author="D. Everaere" w:date="2020-07-01T11:30:00Z">
              <w:r>
                <w:t>30 dBm</w:t>
              </w:r>
            </w:ins>
          </w:p>
        </w:tc>
        <w:tc>
          <w:tcPr>
            <w:tcW w:w="3686" w:type="dxa"/>
            <w:shd w:val="clear" w:color="auto" w:fill="auto"/>
          </w:tcPr>
          <w:p w:rsidR="00A209A9" w:rsidRPr="00AC1D43" w:rsidRDefault="00A209A9" w:rsidP="00E8719C">
            <w:pPr>
              <w:pStyle w:val="TAC"/>
              <w:rPr>
                <w:ins w:id="196" w:author="D. Everaere" w:date="2020-07-01T11:30:00Z"/>
              </w:rPr>
            </w:pPr>
            <w:ins w:id="197" w:author="D. Everaere" w:date="2020-07-01T11:30:00Z">
              <w:r>
                <w:t>5 dBm/MHz</w:t>
              </w:r>
            </w:ins>
          </w:p>
        </w:tc>
      </w:tr>
      <w:tr w:rsidR="00A209A9" w:rsidRPr="00AC1D43" w:rsidTr="00E8719C">
        <w:trPr>
          <w:ins w:id="198" w:author="D. Everaere" w:date="2020-07-01T11:30:00Z"/>
        </w:trPr>
        <w:tc>
          <w:tcPr>
            <w:tcW w:w="3227" w:type="dxa"/>
            <w:shd w:val="clear" w:color="auto" w:fill="auto"/>
          </w:tcPr>
          <w:p w:rsidR="00A209A9" w:rsidRPr="00AC1D43" w:rsidRDefault="00A209A9" w:rsidP="00E8719C">
            <w:pPr>
              <w:pStyle w:val="TAC"/>
              <w:rPr>
                <w:ins w:id="199" w:author="D. Everaere" w:date="2020-07-01T11:30:00Z"/>
              </w:rPr>
            </w:pPr>
            <w:ins w:id="200" w:author="D. Everaere" w:date="2020-07-01T11:30:00Z">
              <w:r w:rsidRPr="00AC1D43">
                <w:t>Client devices</w:t>
              </w:r>
              <w:r>
                <w:t xml:space="preserve"> connected to low  power access point</w:t>
              </w:r>
            </w:ins>
          </w:p>
        </w:tc>
        <w:tc>
          <w:tcPr>
            <w:tcW w:w="3315" w:type="dxa"/>
            <w:shd w:val="clear" w:color="auto" w:fill="auto"/>
          </w:tcPr>
          <w:p w:rsidR="00A209A9" w:rsidRPr="00AC1D43" w:rsidRDefault="00A209A9" w:rsidP="00E8719C">
            <w:pPr>
              <w:pStyle w:val="TAC"/>
              <w:rPr>
                <w:ins w:id="201" w:author="D. Everaere" w:date="2020-07-01T11:30:00Z"/>
              </w:rPr>
            </w:pPr>
            <w:ins w:id="202" w:author="D. Everaere" w:date="2020-07-01T11:30:00Z">
              <w:r>
                <w:t xml:space="preserve">24 dBm </w:t>
              </w:r>
            </w:ins>
          </w:p>
        </w:tc>
        <w:tc>
          <w:tcPr>
            <w:tcW w:w="3686" w:type="dxa"/>
            <w:shd w:val="clear" w:color="auto" w:fill="auto"/>
          </w:tcPr>
          <w:p w:rsidR="00A209A9" w:rsidRPr="00AC1D43" w:rsidRDefault="00A209A9" w:rsidP="00E8719C">
            <w:pPr>
              <w:pStyle w:val="TAC"/>
              <w:rPr>
                <w:ins w:id="203" w:author="D. Everaere" w:date="2020-07-01T11:30:00Z"/>
              </w:rPr>
            </w:pPr>
            <w:ins w:id="204" w:author="D. Everaere" w:date="2020-07-01T11:30:00Z">
              <w:r>
                <w:t>-1 dBm/MHz</w:t>
              </w:r>
            </w:ins>
          </w:p>
        </w:tc>
      </w:tr>
    </w:tbl>
    <w:p w:rsidR="00A209A9" w:rsidRDefault="00A209A9" w:rsidP="003B723C">
      <w:pPr>
        <w:rPr>
          <w:rFonts w:ascii="Arial" w:hAnsi="Arial" w:cs="Arial"/>
        </w:rPr>
      </w:pPr>
    </w:p>
    <w:p w:rsidR="003B723C" w:rsidRDefault="00C268BA" w:rsidP="00E936ED">
      <w:del w:id="205" w:author="D. Everaere" w:date="2020-07-01T11:30:00Z">
        <w:r w:rsidDel="00A209A9">
          <w:delText>The proposed maximum unwanted emission level is -27dBm/MHz EIRP.</w:delText>
        </w:r>
      </w:del>
    </w:p>
    <w:p w:rsidR="00A209A9" w:rsidRDefault="00A209A9" w:rsidP="00A209A9">
      <w:pPr>
        <w:rPr>
          <w:ins w:id="206" w:author="D. Everaere" w:date="2020-07-01T11:30:00Z"/>
        </w:rPr>
      </w:pPr>
      <w:ins w:id="207" w:author="D. Everaere" w:date="2020-07-01T11:30:00Z">
        <w:r>
          <w:t>Without AFC control, operations are limited to low power indoor, using a contention-based protocol. The access point devices cannot be weather resistant and shall have integrated antennas (prohibiting connection to other antennas).</w:t>
        </w:r>
      </w:ins>
    </w:p>
    <w:p w:rsidR="00C268BA" w:rsidRDefault="00A209A9" w:rsidP="00A209A9">
      <w:ins w:id="208" w:author="D. Everaere" w:date="2020-07-01T11:30:00Z">
        <w:r>
          <w:t>Operations in moving vehicles (cars, trains, aircraft) and drones are prohibited, with one exception in the U-NII-5 band for large passenger aircraft operating over 10,000 feet.</w:t>
        </w:r>
      </w:ins>
    </w:p>
    <w:p w:rsidR="00817DEB" w:rsidRDefault="00817DEB" w:rsidP="00E77413">
      <w:pPr>
        <w:rPr>
          <w:ins w:id="209" w:author="D. Everaere" w:date="2020-07-01T11:31:00Z"/>
        </w:rPr>
      </w:pPr>
      <w:del w:id="210" w:author="D. Everaere" w:date="2020-07-01T11:30:00Z">
        <w:r w:rsidDel="00A209A9">
          <w:delText>To secure indoor us</w:delText>
        </w:r>
        <w:r w:rsidR="006B5574" w:rsidDel="00A209A9">
          <w:delText>age, the Commission suggests mandating</w:delText>
        </w:r>
        <w:r w:rsidDel="00A209A9">
          <w:delText xml:space="preserve"> access points operating in those two bands should also have direct connection to power outlet.</w:delText>
        </w:r>
        <w:r w:rsidR="00E446B8" w:rsidDel="00A209A9">
          <w:delText xml:space="preserve"> Operations in moving vehicles (cars,</w:delText>
        </w:r>
        <w:r w:rsidR="00D83FEB" w:rsidDel="00A209A9">
          <w:delText xml:space="preserve"> trains, aircraft) and drones w</w:delText>
        </w:r>
        <w:r w:rsidR="00E446B8" w:rsidDel="00A209A9">
          <w:delText>ould be prohibited.</w:delText>
        </w:r>
      </w:del>
    </w:p>
    <w:p w:rsidR="00A209A9" w:rsidRDefault="00A209A9" w:rsidP="00A209A9">
      <w:pPr>
        <w:pStyle w:val="Heading5"/>
        <w:rPr>
          <w:ins w:id="211" w:author="D. Everaere" w:date="2020-07-01T11:31:00Z"/>
          <w:noProof/>
        </w:rPr>
      </w:pPr>
      <w:ins w:id="212" w:author="D. Everaere" w:date="2020-07-01T11:31:00Z">
        <w:r>
          <w:rPr>
            <w:noProof/>
          </w:rPr>
          <w:t>4.2.1.3.3</w:t>
        </w:r>
        <w:r>
          <w:rPr>
            <w:noProof/>
          </w:rPr>
          <w:tab/>
          <w:t>Common requirements to the entire 6GHz band</w:t>
        </w:r>
      </w:ins>
    </w:p>
    <w:p w:rsidR="00A209A9" w:rsidRDefault="00A209A9" w:rsidP="00A209A9">
      <w:pPr>
        <w:rPr>
          <w:ins w:id="213" w:author="D. Everaere" w:date="2020-07-01T11:31:00Z"/>
        </w:rPr>
      </w:pPr>
      <w:ins w:id="214" w:author="D. Everaere" w:date="2020-07-01T11:31:00Z">
        <w:r>
          <w:t>The emission limits outside the U-NII-5 and U-NII-8 bands is -27dBm/MHz EIRP.</w:t>
        </w:r>
      </w:ins>
    </w:p>
    <w:p w:rsidR="00A209A9" w:rsidRDefault="00A209A9" w:rsidP="00A209A9">
      <w:pPr>
        <w:rPr>
          <w:ins w:id="215" w:author="D. Everaere" w:date="2020-07-01T11:31:00Z"/>
        </w:rPr>
      </w:pPr>
      <w:ins w:id="216" w:author="D. Everaere" w:date="2020-07-01T11:31:00Z">
        <w:r>
          <w:lastRenderedPageBreak/>
          <w:t>In the U-NII-5 through U-NII-8 bands, the emission mask shall comply with:</w:t>
        </w:r>
      </w:ins>
    </w:p>
    <w:p w:rsidR="00A209A9" w:rsidRDefault="00A209A9" w:rsidP="00A209A9">
      <w:pPr>
        <w:numPr>
          <w:ilvl w:val="0"/>
          <w:numId w:val="9"/>
        </w:numPr>
        <w:rPr>
          <w:ins w:id="217" w:author="D. Everaere" w:date="2020-07-01T11:31:00Z"/>
        </w:rPr>
      </w:pPr>
      <w:ins w:id="218" w:author="D. Everaere" w:date="2020-07-01T11:31:00Z">
        <w:r>
          <w:t>20 dB PSD suppression at one megahertz of channel edge.</w:t>
        </w:r>
      </w:ins>
    </w:p>
    <w:p w:rsidR="00A209A9" w:rsidRDefault="00A209A9" w:rsidP="00A209A9">
      <w:pPr>
        <w:numPr>
          <w:ilvl w:val="0"/>
          <w:numId w:val="9"/>
        </w:numPr>
        <w:rPr>
          <w:ins w:id="219" w:author="D. Everaere" w:date="2020-07-01T11:31:00Z"/>
        </w:rPr>
      </w:pPr>
      <w:ins w:id="220" w:author="D. Everaere" w:date="2020-07-01T11:31:00Z">
        <w:r>
          <w:t>28 dB PSD suppression at one channel bandwidth from the channel centre.</w:t>
        </w:r>
      </w:ins>
    </w:p>
    <w:p w:rsidR="00A209A9" w:rsidRDefault="00A209A9" w:rsidP="00A209A9">
      <w:pPr>
        <w:numPr>
          <w:ilvl w:val="0"/>
          <w:numId w:val="9"/>
        </w:numPr>
        <w:rPr>
          <w:ins w:id="221" w:author="D. Everaere" w:date="2020-07-01T11:31:00Z"/>
        </w:rPr>
      </w:pPr>
      <w:ins w:id="222" w:author="D. Everaere" w:date="2020-07-01T11:31:00Z">
        <w:r>
          <w:t>40 dB PSD suppression at 1.5 channel bandwidth from the channel centre.</w:t>
        </w:r>
      </w:ins>
    </w:p>
    <w:p w:rsidR="00A209A9" w:rsidRPr="00214FF5" w:rsidRDefault="00A209A9" w:rsidP="00E77413"/>
    <w:p w:rsidR="00FC2698" w:rsidRPr="00FC2698" w:rsidRDefault="00374800" w:rsidP="00FC2698">
      <w:pPr>
        <w:pStyle w:val="Heading3"/>
      </w:pPr>
      <w:r>
        <w:br w:type="page"/>
      </w:r>
    </w:p>
    <w:p w:rsidR="00AF6585" w:rsidRDefault="00AF6585" w:rsidP="00AF6585">
      <w:pPr>
        <w:pStyle w:val="Heading2"/>
      </w:pPr>
      <w:bookmarkStart w:id="223" w:name="_Toc509398938"/>
      <w:r>
        <w:t>4.3</w:t>
      </w:r>
      <w:r>
        <w:tab/>
        <w:t>ITU Region 3</w:t>
      </w:r>
      <w:bookmarkEnd w:id="223"/>
    </w:p>
    <w:p w:rsidR="00374800" w:rsidRDefault="00374800" w:rsidP="00374800">
      <w:pPr>
        <w:pStyle w:val="Heading3"/>
      </w:pPr>
      <w:r>
        <w:t>4.3.1</w:t>
      </w:r>
      <w:r>
        <w:tab/>
        <w:t>China</w:t>
      </w:r>
    </w:p>
    <w:p w:rsidR="00374800" w:rsidRPr="00070831" w:rsidRDefault="00374800" w:rsidP="007C1A75">
      <w:pPr>
        <w:rPr>
          <w:lang w:eastAsia="en-JM"/>
        </w:rPr>
      </w:pPr>
      <w:r w:rsidRPr="00070831">
        <w:rPr>
          <w:lang w:eastAsia="en-JM"/>
        </w:rPr>
        <w:t>In April 2019, CCSA established a new project on technical report for the feasibility study of IMT system using 5925-7125 MHz frequency band [29].</w:t>
      </w:r>
    </w:p>
    <w:p w:rsidR="00374800" w:rsidRPr="00070831" w:rsidRDefault="00374800" w:rsidP="00E936ED">
      <w:pPr>
        <w:rPr>
          <w:lang w:eastAsia="en-JM"/>
        </w:rPr>
      </w:pPr>
      <w:r w:rsidRPr="00070831">
        <w:rPr>
          <w:lang w:eastAsia="en-JM"/>
        </w:rPr>
        <w:t xml:space="preserve">This CCSA study includes identifying IMT parameters in 5925-7125MHz in order to develop coexistence between IMT system and incumbent services and applications. </w:t>
      </w:r>
    </w:p>
    <w:p w:rsidR="00374800" w:rsidRPr="004E0216" w:rsidRDefault="00374800" w:rsidP="00374800">
      <w:pPr>
        <w:rPr>
          <w:rFonts w:ascii="Arial" w:hAnsi="Arial" w:cs="Arial"/>
          <w:i/>
          <w:color w:val="FF0000"/>
          <w:lang w:eastAsia="en-JM"/>
        </w:rPr>
      </w:pPr>
      <w:r w:rsidRPr="004E0216">
        <w:rPr>
          <w:rFonts w:ascii="Arial" w:hAnsi="Arial" w:cs="Arial"/>
          <w:i/>
          <w:color w:val="FF0000"/>
          <w:lang w:eastAsia="en-JM"/>
        </w:rPr>
        <w:t>Editor’s note: This work is expected to be finalized in 2020.</w:t>
      </w:r>
    </w:p>
    <w:p w:rsidR="00E936ED" w:rsidRDefault="00E936ED" w:rsidP="00E936ED">
      <w:pPr>
        <w:pStyle w:val="Heading2"/>
        <w:rPr>
          <w:noProof/>
        </w:rPr>
      </w:pPr>
      <w:r>
        <w:rPr>
          <w:noProof/>
        </w:rPr>
        <w:t xml:space="preserve">4.4 </w:t>
      </w:r>
      <w:r>
        <w:rPr>
          <w:noProof/>
        </w:rPr>
        <w:tab/>
        <w:t>ITU-R</w:t>
      </w:r>
    </w:p>
    <w:p w:rsidR="00C30BE8" w:rsidRDefault="00C30BE8" w:rsidP="00C30BE8">
      <w:r>
        <w:t>WRC-19 (</w:t>
      </w:r>
      <w:r w:rsidRPr="0030312C">
        <w:t>28 October to 22 November 2019</w:t>
      </w:r>
      <w:r>
        <w:t xml:space="preserve">) approved </w:t>
      </w:r>
      <w:r>
        <w:rPr>
          <w:lang w:val="en-US"/>
        </w:rPr>
        <w:t>a</w:t>
      </w:r>
      <w:r w:rsidRPr="65F29037">
        <w:rPr>
          <w:lang w:val="en-US"/>
        </w:rPr>
        <w:t>genda for the 2023 world radiocommunication conference</w:t>
      </w:r>
      <w:r>
        <w:rPr>
          <w:lang w:val="en-US"/>
        </w:rPr>
        <w:t xml:space="preserve"> [30], in which the frequency bands </w:t>
      </w:r>
      <w:r>
        <w:t>7 025-7 125 MHz and 6 425-7 025 MHz will be considered for IMT identification at WRC-23</w:t>
      </w:r>
      <w:r w:rsidR="00DB6989">
        <w:t>.</w:t>
      </w:r>
      <w:r w:rsidR="00DB6989" w:rsidRPr="00DB6989">
        <w:t xml:space="preserve"> </w:t>
      </w:r>
      <w:r w:rsidR="00DB6989">
        <w:t>In particular, to conduct and complete in time for WRC-23 the sharing and compatibility studies, with a view to ensuring the protection of services to which the frequency band is allocated on a primary basis, without imposing additional regulatory or technical constraints on those services, and also, as appropriate, on services in adjacent bands, for the frequency bands</w:t>
      </w:r>
      <w:r>
        <w:t>:</w:t>
      </w:r>
    </w:p>
    <w:p w:rsidR="00C30BE8" w:rsidRPr="007855C2" w:rsidRDefault="00C30BE8" w:rsidP="00C30BE8">
      <w:pPr>
        <w:ind w:left="567" w:firstLine="567"/>
        <w:rPr>
          <w:i/>
        </w:rPr>
      </w:pPr>
      <w:r w:rsidRPr="007855C2">
        <w:rPr>
          <w:i/>
        </w:rPr>
        <w:t xml:space="preserve">– </w:t>
      </w:r>
      <w:r w:rsidRPr="00AC4C24">
        <w:t>7 025-7 125 MHz (globally);</w:t>
      </w:r>
      <w:r w:rsidRPr="007855C2">
        <w:rPr>
          <w:i/>
        </w:rPr>
        <w:t xml:space="preserve"> </w:t>
      </w:r>
    </w:p>
    <w:p w:rsidR="00C30BE8" w:rsidRPr="00AC4C24" w:rsidRDefault="00C30BE8" w:rsidP="00C30BE8">
      <w:pPr>
        <w:ind w:left="567" w:firstLine="567"/>
        <w:rPr>
          <w:i/>
        </w:rPr>
      </w:pPr>
      <w:r w:rsidRPr="007855C2">
        <w:rPr>
          <w:i/>
        </w:rPr>
        <w:t xml:space="preserve">– </w:t>
      </w:r>
      <w:r w:rsidRPr="00AC4C24">
        <w:t>6 425-7 025 MHz (Region 1</w:t>
      </w:r>
      <w:r>
        <w:t>/EMEA</w:t>
      </w:r>
      <w:r w:rsidRPr="00AC4C24">
        <w:t>);</w:t>
      </w:r>
      <w:r w:rsidRPr="007855C2">
        <w:rPr>
          <w:i/>
        </w:rPr>
        <w:t xml:space="preserve"> </w:t>
      </w:r>
    </w:p>
    <w:p w:rsidR="00E936ED" w:rsidRDefault="00C30BE8" w:rsidP="00C30BE8">
      <w:r>
        <w:t>CPM 23-1 (Nov. 25-26, 2019) assigned ITU-R WP5D as the Responsible Group for Agenda Item 1.2, and also defined the deadline for submission of technical and operational characteristics needed for sharing and compatibility studies as 15 June 2021.</w:t>
      </w:r>
    </w:p>
    <w:p w:rsidR="00E3652F" w:rsidRPr="00E3652F" w:rsidRDefault="00E3652F" w:rsidP="00E3652F"/>
    <w:p w:rsidR="00AF6585" w:rsidRPr="00235394" w:rsidRDefault="00AF6585" w:rsidP="00AF6585">
      <w:pPr>
        <w:pStyle w:val="Heading1"/>
      </w:pPr>
      <w:bookmarkStart w:id="224" w:name="_Toc509398939"/>
      <w:r>
        <w:t>5</w:t>
      </w:r>
      <w:r w:rsidRPr="00235394">
        <w:tab/>
      </w:r>
      <w:r w:rsidR="00A442D2">
        <w:t>Possible b</w:t>
      </w:r>
      <w:r>
        <w:t>and plan</w:t>
      </w:r>
      <w:r w:rsidR="00A442D2">
        <w:t>s</w:t>
      </w:r>
      <w:bookmarkEnd w:id="224"/>
      <w:r>
        <w:t xml:space="preserve"> </w:t>
      </w:r>
    </w:p>
    <w:p w:rsidR="00AF6585" w:rsidRDefault="004E3FBD" w:rsidP="00924124">
      <w:pPr>
        <w:pStyle w:val="Guidance"/>
        <w:rPr>
          <w:color w:val="FF0000"/>
        </w:rPr>
      </w:pPr>
      <w:r w:rsidRPr="004E3FBD">
        <w:t xml:space="preserve"> </w:t>
      </w:r>
      <w:r w:rsidR="00564C3F" w:rsidRPr="00E3652F">
        <w:rPr>
          <w:color w:val="FF0000"/>
        </w:rPr>
        <w:t>Editor’s note:</w:t>
      </w:r>
      <w:r w:rsidR="00564C3F">
        <w:t xml:space="preserve"> </w:t>
      </w:r>
      <w:r w:rsidRPr="00B653C4">
        <w:rPr>
          <w:color w:val="FF0000"/>
        </w:rPr>
        <w:t>List of the band plans which</w:t>
      </w:r>
      <w:r w:rsidRPr="004E3FBD">
        <w:rPr>
          <w:color w:val="FF0000"/>
        </w:rPr>
        <w:t xml:space="preserve"> may contribute to harmonization with respect to the frequency usage in </w:t>
      </w:r>
      <w:r>
        <w:rPr>
          <w:color w:val="FF0000"/>
        </w:rPr>
        <w:t>5</w:t>
      </w:r>
      <w:r w:rsidR="005D0F26">
        <w:rPr>
          <w:color w:val="FF0000"/>
        </w:rPr>
        <w:t>.</w:t>
      </w:r>
      <w:r>
        <w:rPr>
          <w:color w:val="FF0000"/>
        </w:rPr>
        <w:t>925-7</w:t>
      </w:r>
      <w:r w:rsidR="005D0F26">
        <w:rPr>
          <w:color w:val="FF0000"/>
        </w:rPr>
        <w:t>.125 G</w:t>
      </w:r>
      <w:r>
        <w:rPr>
          <w:color w:val="FF0000"/>
        </w:rPr>
        <w:t>Hz</w:t>
      </w:r>
      <w:r w:rsidR="00B653C4">
        <w:rPr>
          <w:color w:val="FF0000"/>
        </w:rPr>
        <w:t xml:space="preserve"> in the different</w:t>
      </w:r>
      <w:r w:rsidRPr="004E3FBD">
        <w:rPr>
          <w:color w:val="FF0000"/>
        </w:rPr>
        <w:t xml:space="preserve"> regions</w:t>
      </w:r>
    </w:p>
    <w:p w:rsidR="00362DAD" w:rsidRDefault="00362DAD" w:rsidP="00680D8A">
      <w:pPr>
        <w:pStyle w:val="Heading2"/>
      </w:pPr>
      <w:bookmarkStart w:id="225" w:name="_Toc509398940"/>
      <w:r>
        <w:t>5.1</w:t>
      </w:r>
      <w:r>
        <w:tab/>
        <w:t>Licensed operations</w:t>
      </w:r>
      <w:r w:rsidR="00365F68">
        <w:t xml:space="preserve"> in 6 GHz</w:t>
      </w:r>
      <w:bookmarkEnd w:id="225"/>
    </w:p>
    <w:p w:rsidR="00362DAD" w:rsidRDefault="00362DAD" w:rsidP="00680D8A">
      <w:pPr>
        <w:pStyle w:val="Heading2"/>
      </w:pPr>
      <w:bookmarkStart w:id="226" w:name="_Toc509398941"/>
      <w:r>
        <w:t>5.2</w:t>
      </w:r>
      <w:r>
        <w:tab/>
        <w:t>Unlicensed operations</w:t>
      </w:r>
      <w:r w:rsidR="00365F68">
        <w:t xml:space="preserve"> in 6 GHz</w:t>
      </w:r>
      <w:bookmarkEnd w:id="226"/>
    </w:p>
    <w:p w:rsidR="00437F7B" w:rsidRPr="00437F7B" w:rsidRDefault="00437F7B" w:rsidP="007C1A75">
      <w:r>
        <w:br w:type="page"/>
      </w:r>
    </w:p>
    <w:p w:rsidR="00AF6585" w:rsidRPr="00235394" w:rsidRDefault="00AF6585" w:rsidP="00AF6585">
      <w:pPr>
        <w:pStyle w:val="Heading1"/>
      </w:pPr>
      <w:bookmarkStart w:id="227" w:name="_Toc509398942"/>
      <w:r>
        <w:t>6</w:t>
      </w:r>
      <w:r w:rsidRPr="00235394">
        <w:tab/>
      </w:r>
      <w:r>
        <w:t>Conclusions</w:t>
      </w:r>
      <w:bookmarkEnd w:id="227"/>
    </w:p>
    <w:p w:rsidR="00AF6585" w:rsidRPr="00AF6585" w:rsidRDefault="00AF6585" w:rsidP="00AF6585"/>
    <w:p w:rsidR="00E8629F" w:rsidRPr="00235394" w:rsidRDefault="00055158">
      <w:pPr>
        <w:pStyle w:val="Heading9"/>
      </w:pPr>
      <w:bookmarkStart w:id="228" w:name="historyclause"/>
      <w:r w:rsidRPr="00235394">
        <w:t xml:space="preserve"> </w:t>
      </w:r>
      <w:bookmarkStart w:id="229" w:name="_Toc509398943"/>
      <w:r w:rsidR="00E8629F" w:rsidRPr="00235394">
        <w:t>A</w:t>
      </w:r>
      <w:r>
        <w:t>nnex A</w:t>
      </w:r>
      <w:r w:rsidR="00AF6585">
        <w:t xml:space="preserve">: </w:t>
      </w:r>
      <w:r w:rsidR="00E8629F" w:rsidRPr="00235394">
        <w:t>Change history</w:t>
      </w:r>
      <w:bookmarkEnd w:id="229"/>
    </w:p>
    <w:p w:rsidR="00D756B6" w:rsidRPr="00235394" w:rsidRDefault="00D756B6" w:rsidP="00D756B6">
      <w:pPr>
        <w:pStyle w:val="TH"/>
      </w:pPr>
      <w:bookmarkStart w:id="230" w:name="OLE_LINK6"/>
      <w:bookmarkStart w:id="231" w:name="OLE_LINK7"/>
      <w:bookmarkStart w:id="232" w:name="OLE_LINK20"/>
      <w:bookmarkStart w:id="233" w:name="OLE_LINK21"/>
      <w:bookmarkStart w:id="234"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rsidTr="007D6048">
        <w:trPr>
          <w:cantSplit/>
        </w:trPr>
        <w:tc>
          <w:tcPr>
            <w:tcW w:w="9639" w:type="dxa"/>
            <w:gridSpan w:val="8"/>
            <w:tcBorders>
              <w:bottom w:val="nil"/>
            </w:tcBorders>
            <w:shd w:val="solid" w:color="FFFFFF" w:fill="auto"/>
          </w:tcPr>
          <w:bookmarkEnd w:id="230"/>
          <w:bookmarkEnd w:id="231"/>
          <w:p w:rsidR="00E8629F" w:rsidRPr="00235394" w:rsidRDefault="00E8629F">
            <w:pPr>
              <w:pStyle w:val="TAL"/>
              <w:jc w:val="center"/>
              <w:rPr>
                <w:b/>
                <w:sz w:val="16"/>
              </w:rPr>
            </w:pPr>
            <w:r w:rsidRPr="00235394">
              <w:rPr>
                <w:b/>
              </w:rPr>
              <w:t>Change history</w:t>
            </w:r>
          </w:p>
        </w:tc>
      </w:tr>
      <w:tr w:rsidR="006B0D02" w:rsidRPr="00235394" w:rsidTr="007D6048">
        <w:tc>
          <w:tcPr>
            <w:tcW w:w="800" w:type="dxa"/>
            <w:shd w:val="pct10" w:color="auto" w:fill="FFFFFF"/>
          </w:tcPr>
          <w:p w:rsidR="006B0D02" w:rsidRPr="00235394" w:rsidRDefault="006B0D02">
            <w:pPr>
              <w:pStyle w:val="TAL"/>
              <w:rPr>
                <w:b/>
                <w:sz w:val="16"/>
              </w:rPr>
            </w:pPr>
            <w:r w:rsidRPr="00235394">
              <w:rPr>
                <w:b/>
                <w:sz w:val="16"/>
              </w:rPr>
              <w:t>Date</w:t>
            </w:r>
          </w:p>
        </w:tc>
        <w:tc>
          <w:tcPr>
            <w:tcW w:w="800" w:type="dxa"/>
            <w:shd w:val="pct10" w:color="auto" w:fill="FFFFFF"/>
          </w:tcPr>
          <w:p w:rsidR="006B0D02" w:rsidRPr="00235394" w:rsidRDefault="006856E5">
            <w:pPr>
              <w:pStyle w:val="TAL"/>
              <w:rPr>
                <w:b/>
                <w:sz w:val="16"/>
              </w:rPr>
            </w:pPr>
            <w:r>
              <w:rPr>
                <w:b/>
                <w:sz w:val="16"/>
              </w:rPr>
              <w:t>Meeting</w:t>
            </w:r>
          </w:p>
        </w:tc>
        <w:tc>
          <w:tcPr>
            <w:tcW w:w="1094" w:type="dxa"/>
            <w:shd w:val="pct10" w:color="auto" w:fill="FFFFFF"/>
          </w:tcPr>
          <w:p w:rsidR="006B0D02" w:rsidRPr="00235394" w:rsidRDefault="006B0D02" w:rsidP="006856E5">
            <w:pPr>
              <w:pStyle w:val="TAL"/>
              <w:rPr>
                <w:b/>
                <w:sz w:val="16"/>
              </w:rPr>
            </w:pPr>
            <w:r w:rsidRPr="00235394">
              <w:rPr>
                <w:b/>
                <w:sz w:val="16"/>
              </w:rPr>
              <w:t>TDoc</w:t>
            </w:r>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4B0E13" w:rsidRPr="006B0D02" w:rsidTr="007D6048">
        <w:tc>
          <w:tcPr>
            <w:tcW w:w="800" w:type="dxa"/>
            <w:shd w:val="solid" w:color="FFFFFF" w:fill="auto"/>
          </w:tcPr>
          <w:p w:rsidR="004B0E13" w:rsidRPr="006B0D02" w:rsidRDefault="004B0E13" w:rsidP="004B0E13">
            <w:pPr>
              <w:pStyle w:val="TAC"/>
              <w:rPr>
                <w:sz w:val="16"/>
                <w:szCs w:val="16"/>
              </w:rPr>
            </w:pPr>
            <w:r>
              <w:rPr>
                <w:sz w:val="16"/>
                <w:szCs w:val="16"/>
              </w:rPr>
              <w:t>2018-03</w:t>
            </w:r>
          </w:p>
        </w:tc>
        <w:tc>
          <w:tcPr>
            <w:tcW w:w="800" w:type="dxa"/>
            <w:shd w:val="solid" w:color="FFFFFF" w:fill="auto"/>
          </w:tcPr>
          <w:p w:rsidR="004B0E13" w:rsidRPr="006B0D02" w:rsidRDefault="004B0E13" w:rsidP="004B0E13">
            <w:pPr>
              <w:pStyle w:val="TAC"/>
              <w:rPr>
                <w:sz w:val="16"/>
                <w:szCs w:val="16"/>
              </w:rPr>
            </w:pPr>
            <w:r>
              <w:rPr>
                <w:sz w:val="16"/>
                <w:szCs w:val="16"/>
              </w:rPr>
              <w:t>RP-79</w:t>
            </w:r>
          </w:p>
        </w:tc>
        <w:tc>
          <w:tcPr>
            <w:tcW w:w="1094" w:type="dxa"/>
            <w:shd w:val="solid" w:color="FFFFFF" w:fill="auto"/>
          </w:tcPr>
          <w:p w:rsidR="004B0E13" w:rsidRPr="006B0D02" w:rsidRDefault="004B0E13" w:rsidP="004B0E13">
            <w:pPr>
              <w:pStyle w:val="TAC"/>
              <w:rPr>
                <w:sz w:val="16"/>
                <w:szCs w:val="16"/>
              </w:rPr>
            </w:pPr>
            <w:r>
              <w:rPr>
                <w:sz w:val="16"/>
                <w:szCs w:val="16"/>
              </w:rPr>
              <w:t>RP-180119</w:t>
            </w:r>
          </w:p>
        </w:tc>
        <w:tc>
          <w:tcPr>
            <w:tcW w:w="425" w:type="dxa"/>
            <w:shd w:val="solid" w:color="FFFFFF" w:fill="auto"/>
          </w:tcPr>
          <w:p w:rsidR="004B0E13" w:rsidRPr="006B0D02" w:rsidRDefault="004B0E13" w:rsidP="004B0E13">
            <w:pPr>
              <w:pStyle w:val="TAL"/>
              <w:rPr>
                <w:sz w:val="16"/>
                <w:szCs w:val="16"/>
              </w:rPr>
            </w:pPr>
            <w:r>
              <w:rPr>
                <w:sz w:val="16"/>
                <w:szCs w:val="16"/>
              </w:rPr>
              <w:t>-</w:t>
            </w:r>
          </w:p>
        </w:tc>
        <w:tc>
          <w:tcPr>
            <w:tcW w:w="425" w:type="dxa"/>
            <w:shd w:val="solid" w:color="FFFFFF" w:fill="auto"/>
          </w:tcPr>
          <w:p w:rsidR="004B0E13" w:rsidRPr="006B0D02" w:rsidRDefault="004B0E13" w:rsidP="004B0E13">
            <w:pPr>
              <w:pStyle w:val="TAR"/>
              <w:rPr>
                <w:sz w:val="16"/>
                <w:szCs w:val="16"/>
              </w:rPr>
            </w:pPr>
            <w:r>
              <w:rPr>
                <w:sz w:val="16"/>
                <w:szCs w:val="16"/>
              </w:rPr>
              <w:t>-</w:t>
            </w:r>
          </w:p>
        </w:tc>
        <w:tc>
          <w:tcPr>
            <w:tcW w:w="425" w:type="dxa"/>
            <w:shd w:val="solid" w:color="FFFFFF" w:fill="auto"/>
          </w:tcPr>
          <w:p w:rsidR="004B0E13" w:rsidRPr="006B0D02" w:rsidRDefault="004B0E13" w:rsidP="004B0E13">
            <w:pPr>
              <w:pStyle w:val="TAC"/>
              <w:rPr>
                <w:sz w:val="16"/>
                <w:szCs w:val="16"/>
              </w:rPr>
            </w:pPr>
            <w:r>
              <w:rPr>
                <w:sz w:val="16"/>
                <w:szCs w:val="16"/>
              </w:rPr>
              <w:t>-</w:t>
            </w:r>
          </w:p>
        </w:tc>
        <w:tc>
          <w:tcPr>
            <w:tcW w:w="4962" w:type="dxa"/>
            <w:shd w:val="solid" w:color="FFFFFF" w:fill="auto"/>
          </w:tcPr>
          <w:p w:rsidR="004B0E13" w:rsidRPr="006B0D02" w:rsidRDefault="004B0E13" w:rsidP="004B0E13">
            <w:pPr>
              <w:pStyle w:val="TAL"/>
              <w:rPr>
                <w:sz w:val="16"/>
                <w:szCs w:val="16"/>
              </w:rPr>
            </w:pPr>
            <w:r>
              <w:rPr>
                <w:sz w:val="16"/>
                <w:szCs w:val="16"/>
              </w:rPr>
              <w:t>Skeleton report of TR 37.890</w:t>
            </w:r>
          </w:p>
        </w:tc>
        <w:tc>
          <w:tcPr>
            <w:tcW w:w="708" w:type="dxa"/>
            <w:shd w:val="solid" w:color="FFFFFF" w:fill="auto"/>
          </w:tcPr>
          <w:p w:rsidR="004B0E13" w:rsidRPr="007D6048" w:rsidRDefault="004B0E13" w:rsidP="004B0E13">
            <w:pPr>
              <w:pStyle w:val="TAC"/>
              <w:rPr>
                <w:sz w:val="16"/>
                <w:szCs w:val="16"/>
              </w:rPr>
            </w:pPr>
            <w:r>
              <w:rPr>
                <w:sz w:val="16"/>
                <w:szCs w:val="16"/>
              </w:rPr>
              <w:t>0.0.0</w:t>
            </w:r>
          </w:p>
        </w:tc>
      </w:tr>
      <w:tr w:rsidR="0008173E" w:rsidRPr="006B0D02" w:rsidTr="007D6048">
        <w:tc>
          <w:tcPr>
            <w:tcW w:w="800" w:type="dxa"/>
            <w:shd w:val="solid" w:color="FFFFFF" w:fill="auto"/>
          </w:tcPr>
          <w:p w:rsidR="0008173E" w:rsidRDefault="0008173E" w:rsidP="0008173E">
            <w:pPr>
              <w:pStyle w:val="TAC"/>
              <w:rPr>
                <w:sz w:val="16"/>
                <w:szCs w:val="16"/>
              </w:rPr>
            </w:pPr>
            <w:r>
              <w:rPr>
                <w:sz w:val="16"/>
                <w:szCs w:val="16"/>
              </w:rPr>
              <w:t>2018-03</w:t>
            </w:r>
          </w:p>
        </w:tc>
        <w:tc>
          <w:tcPr>
            <w:tcW w:w="800" w:type="dxa"/>
            <w:shd w:val="solid" w:color="FFFFFF" w:fill="auto"/>
          </w:tcPr>
          <w:p w:rsidR="0008173E" w:rsidRDefault="0008173E" w:rsidP="0008173E">
            <w:pPr>
              <w:pStyle w:val="TAC"/>
              <w:rPr>
                <w:sz w:val="16"/>
                <w:szCs w:val="16"/>
              </w:rPr>
            </w:pPr>
            <w:r>
              <w:rPr>
                <w:sz w:val="16"/>
                <w:szCs w:val="16"/>
              </w:rPr>
              <w:t>RP-79</w:t>
            </w:r>
          </w:p>
        </w:tc>
        <w:tc>
          <w:tcPr>
            <w:tcW w:w="1094" w:type="dxa"/>
            <w:shd w:val="solid" w:color="FFFFFF" w:fill="auto"/>
          </w:tcPr>
          <w:p w:rsidR="0008173E" w:rsidRDefault="0008173E" w:rsidP="0008173E">
            <w:pPr>
              <w:pStyle w:val="TAC"/>
              <w:rPr>
                <w:sz w:val="16"/>
                <w:szCs w:val="16"/>
              </w:rPr>
            </w:pPr>
            <w:r>
              <w:rPr>
                <w:sz w:val="16"/>
                <w:szCs w:val="16"/>
              </w:rPr>
              <w:t>RP-180547</w:t>
            </w:r>
          </w:p>
        </w:tc>
        <w:tc>
          <w:tcPr>
            <w:tcW w:w="425" w:type="dxa"/>
            <w:shd w:val="solid" w:color="FFFFFF" w:fill="auto"/>
          </w:tcPr>
          <w:p w:rsidR="0008173E" w:rsidRDefault="0008173E" w:rsidP="0008173E">
            <w:pPr>
              <w:pStyle w:val="TAL"/>
              <w:rPr>
                <w:sz w:val="16"/>
                <w:szCs w:val="16"/>
              </w:rPr>
            </w:pPr>
            <w:r>
              <w:rPr>
                <w:sz w:val="16"/>
                <w:szCs w:val="16"/>
              </w:rPr>
              <w:t>-</w:t>
            </w:r>
          </w:p>
        </w:tc>
        <w:tc>
          <w:tcPr>
            <w:tcW w:w="425" w:type="dxa"/>
            <w:shd w:val="solid" w:color="FFFFFF" w:fill="auto"/>
          </w:tcPr>
          <w:p w:rsidR="0008173E" w:rsidRDefault="0008173E" w:rsidP="0008173E">
            <w:pPr>
              <w:pStyle w:val="TAR"/>
              <w:rPr>
                <w:sz w:val="16"/>
                <w:szCs w:val="16"/>
              </w:rPr>
            </w:pPr>
            <w:r>
              <w:rPr>
                <w:sz w:val="16"/>
                <w:szCs w:val="16"/>
              </w:rPr>
              <w:t>-</w:t>
            </w:r>
          </w:p>
        </w:tc>
        <w:tc>
          <w:tcPr>
            <w:tcW w:w="425" w:type="dxa"/>
            <w:shd w:val="solid" w:color="FFFFFF" w:fill="auto"/>
          </w:tcPr>
          <w:p w:rsidR="0008173E" w:rsidRDefault="0008173E" w:rsidP="0008173E">
            <w:pPr>
              <w:pStyle w:val="TAC"/>
              <w:rPr>
                <w:sz w:val="16"/>
                <w:szCs w:val="16"/>
              </w:rPr>
            </w:pPr>
            <w:r>
              <w:rPr>
                <w:sz w:val="16"/>
                <w:szCs w:val="16"/>
              </w:rPr>
              <w:t>-</w:t>
            </w:r>
          </w:p>
        </w:tc>
        <w:tc>
          <w:tcPr>
            <w:tcW w:w="4962" w:type="dxa"/>
            <w:shd w:val="solid" w:color="FFFFFF" w:fill="auto"/>
          </w:tcPr>
          <w:p w:rsidR="0008173E" w:rsidRDefault="0008173E" w:rsidP="0008173E">
            <w:pPr>
              <w:pStyle w:val="TAL"/>
              <w:rPr>
                <w:sz w:val="16"/>
                <w:szCs w:val="16"/>
              </w:rPr>
            </w:pPr>
            <w:r>
              <w:rPr>
                <w:sz w:val="16"/>
                <w:szCs w:val="16"/>
              </w:rPr>
              <w:t>Added the following Text Proposals:</w:t>
            </w:r>
          </w:p>
          <w:p w:rsidR="0008173E" w:rsidRDefault="00555633" w:rsidP="00555633">
            <w:pPr>
              <w:pStyle w:val="TAL"/>
              <w:rPr>
                <w:sz w:val="16"/>
                <w:szCs w:val="16"/>
              </w:rPr>
            </w:pPr>
            <w:r>
              <w:rPr>
                <w:sz w:val="16"/>
                <w:szCs w:val="16"/>
              </w:rPr>
              <w:t xml:space="preserve">- </w:t>
            </w:r>
            <w:r w:rsidR="006C00E6" w:rsidRPr="006C00E6">
              <w:rPr>
                <w:sz w:val="16"/>
                <w:szCs w:val="16"/>
              </w:rPr>
              <w:t>RP-180164</w:t>
            </w:r>
            <w:r w:rsidR="006C00E6">
              <w:rPr>
                <w:sz w:val="16"/>
                <w:szCs w:val="16"/>
              </w:rPr>
              <w:t>: “</w:t>
            </w:r>
            <w:r w:rsidR="006C00E6" w:rsidRPr="006C00E6">
              <w:rPr>
                <w:rFonts w:cs="Arial"/>
                <w:sz w:val="16"/>
                <w:szCs w:val="16"/>
                <w:lang w:val="en-US"/>
              </w:rPr>
              <w:t>TP to TR 37.890 Abbreviations section</w:t>
            </w:r>
            <w:r w:rsidR="006C00E6">
              <w:rPr>
                <w:sz w:val="16"/>
                <w:szCs w:val="16"/>
              </w:rPr>
              <w:t>”</w:t>
            </w:r>
          </w:p>
          <w:p w:rsidR="00AD0EA0" w:rsidRDefault="00555633" w:rsidP="00555633">
            <w:pPr>
              <w:pStyle w:val="TAL"/>
              <w:rPr>
                <w:sz w:val="16"/>
                <w:szCs w:val="16"/>
              </w:rPr>
            </w:pPr>
            <w:r>
              <w:rPr>
                <w:sz w:val="16"/>
                <w:szCs w:val="16"/>
              </w:rPr>
              <w:t xml:space="preserve">- </w:t>
            </w:r>
            <w:r w:rsidR="00AD0EA0" w:rsidRPr="00AD0EA0">
              <w:rPr>
                <w:sz w:val="16"/>
                <w:szCs w:val="16"/>
              </w:rPr>
              <w:t>RP-180165</w:t>
            </w:r>
            <w:r w:rsidR="00AD0EA0">
              <w:rPr>
                <w:sz w:val="16"/>
                <w:szCs w:val="16"/>
              </w:rPr>
              <w:t>: “</w:t>
            </w:r>
            <w:r w:rsidR="00AD0EA0" w:rsidRPr="006C00E6">
              <w:rPr>
                <w:rFonts w:cs="Arial"/>
                <w:sz w:val="16"/>
                <w:szCs w:val="16"/>
                <w:lang w:val="en-US"/>
              </w:rPr>
              <w:t>TP to TR 37.890 General Regulatory Framework section</w:t>
            </w:r>
            <w:r w:rsidR="00AD0EA0">
              <w:rPr>
                <w:sz w:val="16"/>
                <w:szCs w:val="16"/>
              </w:rPr>
              <w:t>”</w:t>
            </w:r>
          </w:p>
          <w:p w:rsidR="009B3434" w:rsidRDefault="00555633" w:rsidP="00555633">
            <w:pPr>
              <w:pStyle w:val="TAL"/>
              <w:rPr>
                <w:sz w:val="16"/>
                <w:szCs w:val="16"/>
              </w:rPr>
            </w:pPr>
            <w:r>
              <w:rPr>
                <w:sz w:val="16"/>
                <w:szCs w:val="16"/>
              </w:rPr>
              <w:t xml:space="preserve">- </w:t>
            </w:r>
            <w:r w:rsidR="009B3434" w:rsidRPr="009B3434">
              <w:rPr>
                <w:sz w:val="16"/>
                <w:szCs w:val="16"/>
              </w:rPr>
              <w:t>RP-180</w:t>
            </w:r>
            <w:r w:rsidR="009B3434">
              <w:rPr>
                <w:sz w:val="16"/>
                <w:szCs w:val="16"/>
              </w:rPr>
              <w:t>548: “</w:t>
            </w:r>
            <w:r w:rsidR="009B3434" w:rsidRPr="009B3434">
              <w:rPr>
                <w:sz w:val="16"/>
                <w:szCs w:val="16"/>
              </w:rPr>
              <w:t>TP to TR 37.890  Regulatory Aspects USA section</w:t>
            </w:r>
            <w:r w:rsidR="009B3434">
              <w:rPr>
                <w:sz w:val="16"/>
                <w:szCs w:val="16"/>
              </w:rPr>
              <w:t>”</w:t>
            </w:r>
          </w:p>
          <w:p w:rsidR="009B3434" w:rsidRDefault="00555633" w:rsidP="00555633">
            <w:pPr>
              <w:pStyle w:val="TAL"/>
              <w:rPr>
                <w:sz w:val="16"/>
                <w:szCs w:val="16"/>
              </w:rPr>
            </w:pPr>
            <w:r>
              <w:rPr>
                <w:sz w:val="16"/>
                <w:szCs w:val="16"/>
              </w:rPr>
              <w:t xml:space="preserve">- </w:t>
            </w:r>
            <w:r w:rsidR="009B3434" w:rsidRPr="009B3434">
              <w:rPr>
                <w:sz w:val="16"/>
                <w:szCs w:val="16"/>
              </w:rPr>
              <w:t>RP-180167</w:t>
            </w:r>
            <w:r w:rsidR="009B3434">
              <w:rPr>
                <w:sz w:val="16"/>
                <w:szCs w:val="16"/>
              </w:rPr>
              <w:t>: “</w:t>
            </w:r>
            <w:r w:rsidR="009B3434" w:rsidRPr="006C00E6">
              <w:rPr>
                <w:rFonts w:cs="Arial"/>
                <w:sz w:val="16"/>
                <w:szCs w:val="16"/>
                <w:lang w:val="en-US"/>
              </w:rPr>
              <w:t>TP to TR 37.890 EU Regulatory Aspects Europe section</w:t>
            </w:r>
            <w:r w:rsidR="009B3434">
              <w:rPr>
                <w:sz w:val="16"/>
                <w:szCs w:val="16"/>
              </w:rPr>
              <w:t>”</w:t>
            </w:r>
          </w:p>
          <w:p w:rsidR="0008173E" w:rsidRDefault="0008173E" w:rsidP="0008173E">
            <w:pPr>
              <w:pStyle w:val="TAL"/>
              <w:rPr>
                <w:sz w:val="16"/>
                <w:szCs w:val="16"/>
              </w:rPr>
            </w:pPr>
          </w:p>
        </w:tc>
        <w:tc>
          <w:tcPr>
            <w:tcW w:w="708" w:type="dxa"/>
            <w:shd w:val="solid" w:color="FFFFFF" w:fill="auto"/>
          </w:tcPr>
          <w:p w:rsidR="0008173E" w:rsidRDefault="0008173E" w:rsidP="0008173E">
            <w:pPr>
              <w:pStyle w:val="TAC"/>
              <w:rPr>
                <w:sz w:val="16"/>
                <w:szCs w:val="16"/>
              </w:rPr>
            </w:pPr>
            <w:r>
              <w:rPr>
                <w:sz w:val="16"/>
                <w:szCs w:val="16"/>
              </w:rPr>
              <w:t>0.1.0</w:t>
            </w:r>
          </w:p>
        </w:tc>
      </w:tr>
      <w:tr w:rsidR="000805B2" w:rsidRPr="006B0D02" w:rsidTr="007D6048">
        <w:tc>
          <w:tcPr>
            <w:tcW w:w="800" w:type="dxa"/>
            <w:shd w:val="solid" w:color="FFFFFF" w:fill="auto"/>
          </w:tcPr>
          <w:p w:rsidR="000805B2" w:rsidRDefault="000805B2" w:rsidP="000805B2">
            <w:pPr>
              <w:pStyle w:val="TAC"/>
              <w:rPr>
                <w:sz w:val="16"/>
                <w:szCs w:val="16"/>
              </w:rPr>
            </w:pPr>
            <w:r>
              <w:rPr>
                <w:sz w:val="16"/>
                <w:szCs w:val="16"/>
              </w:rPr>
              <w:t>2018-03</w:t>
            </w:r>
          </w:p>
        </w:tc>
        <w:tc>
          <w:tcPr>
            <w:tcW w:w="800" w:type="dxa"/>
            <w:shd w:val="solid" w:color="FFFFFF" w:fill="auto"/>
          </w:tcPr>
          <w:p w:rsidR="000805B2" w:rsidRDefault="000805B2" w:rsidP="000805B2">
            <w:pPr>
              <w:pStyle w:val="TAC"/>
              <w:rPr>
                <w:sz w:val="16"/>
                <w:szCs w:val="16"/>
              </w:rPr>
            </w:pPr>
            <w:r>
              <w:rPr>
                <w:sz w:val="16"/>
                <w:szCs w:val="16"/>
              </w:rPr>
              <w:t>RP-79</w:t>
            </w:r>
          </w:p>
        </w:tc>
        <w:tc>
          <w:tcPr>
            <w:tcW w:w="1094" w:type="dxa"/>
            <w:shd w:val="solid" w:color="FFFFFF" w:fill="auto"/>
          </w:tcPr>
          <w:p w:rsidR="000805B2" w:rsidRDefault="000805B2" w:rsidP="000805B2">
            <w:pPr>
              <w:pStyle w:val="TAC"/>
              <w:rPr>
                <w:sz w:val="16"/>
                <w:szCs w:val="16"/>
              </w:rPr>
            </w:pPr>
            <w:r>
              <w:rPr>
                <w:sz w:val="16"/>
                <w:szCs w:val="16"/>
              </w:rPr>
              <w:t>RP-180565</w:t>
            </w:r>
          </w:p>
        </w:tc>
        <w:tc>
          <w:tcPr>
            <w:tcW w:w="425" w:type="dxa"/>
            <w:shd w:val="solid" w:color="FFFFFF" w:fill="auto"/>
          </w:tcPr>
          <w:p w:rsidR="000805B2" w:rsidRDefault="000805B2" w:rsidP="000805B2">
            <w:pPr>
              <w:pStyle w:val="TAL"/>
              <w:rPr>
                <w:sz w:val="16"/>
                <w:szCs w:val="16"/>
              </w:rPr>
            </w:pPr>
            <w:r>
              <w:rPr>
                <w:sz w:val="16"/>
                <w:szCs w:val="16"/>
              </w:rPr>
              <w:t>-</w:t>
            </w:r>
          </w:p>
        </w:tc>
        <w:tc>
          <w:tcPr>
            <w:tcW w:w="425" w:type="dxa"/>
            <w:shd w:val="solid" w:color="FFFFFF" w:fill="auto"/>
          </w:tcPr>
          <w:p w:rsidR="000805B2" w:rsidRDefault="000805B2" w:rsidP="000805B2">
            <w:pPr>
              <w:pStyle w:val="TAR"/>
              <w:rPr>
                <w:sz w:val="16"/>
                <w:szCs w:val="16"/>
              </w:rPr>
            </w:pPr>
            <w:r>
              <w:rPr>
                <w:sz w:val="16"/>
                <w:szCs w:val="16"/>
              </w:rPr>
              <w:t>-</w:t>
            </w:r>
          </w:p>
        </w:tc>
        <w:tc>
          <w:tcPr>
            <w:tcW w:w="425" w:type="dxa"/>
            <w:shd w:val="solid" w:color="FFFFFF" w:fill="auto"/>
          </w:tcPr>
          <w:p w:rsidR="000805B2" w:rsidRDefault="000805B2" w:rsidP="000805B2">
            <w:pPr>
              <w:pStyle w:val="TAC"/>
              <w:rPr>
                <w:sz w:val="16"/>
                <w:szCs w:val="16"/>
              </w:rPr>
            </w:pPr>
            <w:r>
              <w:rPr>
                <w:sz w:val="16"/>
                <w:szCs w:val="16"/>
              </w:rPr>
              <w:t>-</w:t>
            </w:r>
          </w:p>
        </w:tc>
        <w:tc>
          <w:tcPr>
            <w:tcW w:w="4962" w:type="dxa"/>
            <w:shd w:val="solid" w:color="FFFFFF" w:fill="auto"/>
          </w:tcPr>
          <w:p w:rsidR="000805B2" w:rsidRDefault="000805B2" w:rsidP="000805B2">
            <w:pPr>
              <w:pStyle w:val="TAL"/>
              <w:rPr>
                <w:sz w:val="16"/>
                <w:szCs w:val="16"/>
              </w:rPr>
            </w:pPr>
            <w:r>
              <w:rPr>
                <w:sz w:val="16"/>
                <w:szCs w:val="16"/>
              </w:rPr>
              <w:t>Updated version number</w:t>
            </w:r>
          </w:p>
        </w:tc>
        <w:tc>
          <w:tcPr>
            <w:tcW w:w="708" w:type="dxa"/>
            <w:shd w:val="solid" w:color="FFFFFF" w:fill="auto"/>
          </w:tcPr>
          <w:p w:rsidR="000805B2" w:rsidRDefault="000805B2" w:rsidP="000805B2">
            <w:pPr>
              <w:pStyle w:val="TAC"/>
              <w:rPr>
                <w:sz w:val="16"/>
                <w:szCs w:val="16"/>
              </w:rPr>
            </w:pPr>
            <w:r>
              <w:rPr>
                <w:sz w:val="16"/>
                <w:szCs w:val="16"/>
              </w:rPr>
              <w:t>0.2.0</w:t>
            </w:r>
          </w:p>
        </w:tc>
      </w:tr>
      <w:tr w:rsidR="00A45315" w:rsidRPr="006B0D02" w:rsidTr="007D6048">
        <w:tc>
          <w:tcPr>
            <w:tcW w:w="800" w:type="dxa"/>
            <w:shd w:val="solid" w:color="FFFFFF" w:fill="auto"/>
          </w:tcPr>
          <w:p w:rsidR="00A45315" w:rsidRDefault="00A45315" w:rsidP="00A45315">
            <w:pPr>
              <w:pStyle w:val="TAC"/>
              <w:rPr>
                <w:sz w:val="16"/>
                <w:szCs w:val="16"/>
              </w:rPr>
            </w:pPr>
            <w:r>
              <w:rPr>
                <w:sz w:val="16"/>
                <w:szCs w:val="16"/>
              </w:rPr>
              <w:t>2018-06</w:t>
            </w:r>
          </w:p>
        </w:tc>
        <w:tc>
          <w:tcPr>
            <w:tcW w:w="800" w:type="dxa"/>
            <w:shd w:val="solid" w:color="FFFFFF" w:fill="auto"/>
          </w:tcPr>
          <w:p w:rsidR="00A45315" w:rsidRDefault="00A45315" w:rsidP="00A45315">
            <w:pPr>
              <w:pStyle w:val="TAC"/>
              <w:rPr>
                <w:sz w:val="16"/>
                <w:szCs w:val="16"/>
              </w:rPr>
            </w:pPr>
            <w:r>
              <w:rPr>
                <w:sz w:val="16"/>
                <w:szCs w:val="16"/>
              </w:rPr>
              <w:t>RP-80</w:t>
            </w:r>
          </w:p>
        </w:tc>
        <w:tc>
          <w:tcPr>
            <w:tcW w:w="1094" w:type="dxa"/>
            <w:shd w:val="solid" w:color="FFFFFF" w:fill="auto"/>
          </w:tcPr>
          <w:p w:rsidR="00A45315" w:rsidRDefault="00A45315" w:rsidP="00A45315">
            <w:pPr>
              <w:pStyle w:val="TAC"/>
              <w:rPr>
                <w:sz w:val="16"/>
                <w:szCs w:val="16"/>
              </w:rPr>
            </w:pPr>
            <w:r w:rsidRPr="00A45315">
              <w:rPr>
                <w:sz w:val="16"/>
                <w:szCs w:val="16"/>
              </w:rPr>
              <w:t>RP-181021</w:t>
            </w:r>
          </w:p>
        </w:tc>
        <w:tc>
          <w:tcPr>
            <w:tcW w:w="425" w:type="dxa"/>
            <w:shd w:val="solid" w:color="FFFFFF" w:fill="auto"/>
          </w:tcPr>
          <w:p w:rsidR="00A45315" w:rsidRDefault="00A45315" w:rsidP="00A45315">
            <w:pPr>
              <w:pStyle w:val="TAL"/>
              <w:rPr>
                <w:sz w:val="16"/>
                <w:szCs w:val="16"/>
              </w:rPr>
            </w:pPr>
            <w:r>
              <w:rPr>
                <w:sz w:val="16"/>
                <w:szCs w:val="16"/>
              </w:rPr>
              <w:t>-</w:t>
            </w:r>
          </w:p>
        </w:tc>
        <w:tc>
          <w:tcPr>
            <w:tcW w:w="425" w:type="dxa"/>
            <w:shd w:val="solid" w:color="FFFFFF" w:fill="auto"/>
          </w:tcPr>
          <w:p w:rsidR="00A45315" w:rsidRDefault="00A45315" w:rsidP="00A45315">
            <w:pPr>
              <w:pStyle w:val="TAR"/>
              <w:rPr>
                <w:sz w:val="16"/>
                <w:szCs w:val="16"/>
              </w:rPr>
            </w:pPr>
            <w:r>
              <w:rPr>
                <w:sz w:val="16"/>
                <w:szCs w:val="16"/>
              </w:rPr>
              <w:t>-</w:t>
            </w:r>
          </w:p>
        </w:tc>
        <w:tc>
          <w:tcPr>
            <w:tcW w:w="425" w:type="dxa"/>
            <w:shd w:val="solid" w:color="FFFFFF" w:fill="auto"/>
          </w:tcPr>
          <w:p w:rsidR="00A45315" w:rsidRDefault="00A45315" w:rsidP="00A45315">
            <w:pPr>
              <w:pStyle w:val="TAC"/>
              <w:rPr>
                <w:sz w:val="16"/>
                <w:szCs w:val="16"/>
              </w:rPr>
            </w:pPr>
            <w:r>
              <w:rPr>
                <w:sz w:val="16"/>
                <w:szCs w:val="16"/>
              </w:rPr>
              <w:t>-</w:t>
            </w:r>
          </w:p>
        </w:tc>
        <w:tc>
          <w:tcPr>
            <w:tcW w:w="4962" w:type="dxa"/>
            <w:shd w:val="solid" w:color="FFFFFF" w:fill="auto"/>
          </w:tcPr>
          <w:p w:rsidR="00A45315" w:rsidRDefault="00A45315" w:rsidP="00A45315">
            <w:pPr>
              <w:pStyle w:val="TAL"/>
              <w:rPr>
                <w:sz w:val="16"/>
                <w:szCs w:val="16"/>
              </w:rPr>
            </w:pPr>
            <w:r>
              <w:rPr>
                <w:sz w:val="16"/>
                <w:szCs w:val="16"/>
              </w:rPr>
              <w:t xml:space="preserve">Corrected </w:t>
            </w:r>
            <w:r w:rsidRPr="00A45315">
              <w:rPr>
                <w:sz w:val="16"/>
                <w:szCs w:val="16"/>
              </w:rPr>
              <w:t>Table 4.1.1.3-1</w:t>
            </w:r>
            <w:r>
              <w:rPr>
                <w:sz w:val="16"/>
                <w:szCs w:val="16"/>
              </w:rPr>
              <w:t xml:space="preserve"> according to TP </w:t>
            </w:r>
            <w:r w:rsidRPr="00A45315">
              <w:rPr>
                <w:sz w:val="16"/>
                <w:szCs w:val="16"/>
              </w:rPr>
              <w:t>RP-181018</w:t>
            </w:r>
          </w:p>
        </w:tc>
        <w:tc>
          <w:tcPr>
            <w:tcW w:w="708" w:type="dxa"/>
            <w:shd w:val="solid" w:color="FFFFFF" w:fill="auto"/>
          </w:tcPr>
          <w:p w:rsidR="00A45315" w:rsidRDefault="00A45315" w:rsidP="00A45315">
            <w:pPr>
              <w:pStyle w:val="TAC"/>
              <w:rPr>
                <w:sz w:val="16"/>
                <w:szCs w:val="16"/>
              </w:rPr>
            </w:pPr>
            <w:r>
              <w:rPr>
                <w:sz w:val="16"/>
                <w:szCs w:val="16"/>
              </w:rPr>
              <w:t>0.3.0</w:t>
            </w:r>
          </w:p>
        </w:tc>
      </w:tr>
      <w:tr w:rsidR="00374800" w:rsidRPr="006B0D02" w:rsidTr="007D6048">
        <w:tc>
          <w:tcPr>
            <w:tcW w:w="800" w:type="dxa"/>
            <w:shd w:val="solid" w:color="FFFFFF" w:fill="auto"/>
          </w:tcPr>
          <w:p w:rsidR="00374800" w:rsidRDefault="00374800" w:rsidP="00A45315">
            <w:pPr>
              <w:pStyle w:val="TAC"/>
              <w:rPr>
                <w:sz w:val="16"/>
                <w:szCs w:val="16"/>
              </w:rPr>
            </w:pPr>
            <w:r>
              <w:rPr>
                <w:sz w:val="16"/>
                <w:szCs w:val="16"/>
              </w:rPr>
              <w:t>2018-12</w:t>
            </w:r>
          </w:p>
        </w:tc>
        <w:tc>
          <w:tcPr>
            <w:tcW w:w="800" w:type="dxa"/>
            <w:shd w:val="solid" w:color="FFFFFF" w:fill="auto"/>
          </w:tcPr>
          <w:p w:rsidR="00374800" w:rsidRDefault="00374800" w:rsidP="00A45315">
            <w:pPr>
              <w:pStyle w:val="TAC"/>
              <w:rPr>
                <w:sz w:val="16"/>
                <w:szCs w:val="16"/>
              </w:rPr>
            </w:pPr>
            <w:r>
              <w:rPr>
                <w:sz w:val="16"/>
                <w:szCs w:val="16"/>
              </w:rPr>
              <w:t>RP-82</w:t>
            </w:r>
          </w:p>
        </w:tc>
        <w:tc>
          <w:tcPr>
            <w:tcW w:w="1094" w:type="dxa"/>
            <w:shd w:val="solid" w:color="FFFFFF" w:fill="auto"/>
          </w:tcPr>
          <w:p w:rsidR="00374800" w:rsidRPr="00A45315" w:rsidRDefault="00374800" w:rsidP="00A45315">
            <w:pPr>
              <w:pStyle w:val="TAC"/>
              <w:rPr>
                <w:sz w:val="16"/>
                <w:szCs w:val="16"/>
              </w:rPr>
            </w:pPr>
            <w:r>
              <w:rPr>
                <w:sz w:val="16"/>
                <w:szCs w:val="16"/>
              </w:rPr>
              <w:t>RP-182311</w:t>
            </w:r>
          </w:p>
        </w:tc>
        <w:tc>
          <w:tcPr>
            <w:tcW w:w="425" w:type="dxa"/>
            <w:shd w:val="solid" w:color="FFFFFF" w:fill="auto"/>
          </w:tcPr>
          <w:p w:rsidR="00374800" w:rsidRDefault="00374800" w:rsidP="00A45315">
            <w:pPr>
              <w:pStyle w:val="TAL"/>
              <w:rPr>
                <w:sz w:val="16"/>
                <w:szCs w:val="16"/>
              </w:rPr>
            </w:pPr>
          </w:p>
        </w:tc>
        <w:tc>
          <w:tcPr>
            <w:tcW w:w="425" w:type="dxa"/>
            <w:shd w:val="solid" w:color="FFFFFF" w:fill="auto"/>
          </w:tcPr>
          <w:p w:rsidR="00374800" w:rsidRDefault="00374800" w:rsidP="00A45315">
            <w:pPr>
              <w:pStyle w:val="TAR"/>
              <w:rPr>
                <w:sz w:val="16"/>
                <w:szCs w:val="16"/>
              </w:rPr>
            </w:pPr>
          </w:p>
        </w:tc>
        <w:tc>
          <w:tcPr>
            <w:tcW w:w="425" w:type="dxa"/>
            <w:shd w:val="solid" w:color="FFFFFF" w:fill="auto"/>
          </w:tcPr>
          <w:p w:rsidR="00374800" w:rsidRDefault="00374800" w:rsidP="00A45315">
            <w:pPr>
              <w:pStyle w:val="TAC"/>
              <w:rPr>
                <w:sz w:val="16"/>
                <w:szCs w:val="16"/>
              </w:rPr>
            </w:pPr>
          </w:p>
        </w:tc>
        <w:tc>
          <w:tcPr>
            <w:tcW w:w="4962" w:type="dxa"/>
            <w:shd w:val="solid" w:color="FFFFFF" w:fill="auto"/>
          </w:tcPr>
          <w:p w:rsidR="00374800" w:rsidRDefault="00374800" w:rsidP="00A45315">
            <w:pPr>
              <w:pStyle w:val="TAL"/>
              <w:rPr>
                <w:sz w:val="16"/>
                <w:szCs w:val="16"/>
              </w:rPr>
            </w:pPr>
            <w:r>
              <w:rPr>
                <w:sz w:val="16"/>
                <w:szCs w:val="16"/>
              </w:rPr>
              <w:t>Updated with outcomes from FCC NPRM</w:t>
            </w:r>
          </w:p>
        </w:tc>
        <w:tc>
          <w:tcPr>
            <w:tcW w:w="708" w:type="dxa"/>
            <w:shd w:val="solid" w:color="FFFFFF" w:fill="auto"/>
          </w:tcPr>
          <w:p w:rsidR="00374800" w:rsidRDefault="00374800" w:rsidP="00A45315">
            <w:pPr>
              <w:pStyle w:val="TAC"/>
              <w:rPr>
                <w:sz w:val="16"/>
                <w:szCs w:val="16"/>
              </w:rPr>
            </w:pPr>
            <w:r>
              <w:rPr>
                <w:sz w:val="16"/>
                <w:szCs w:val="16"/>
              </w:rPr>
              <w:t>0.4.0</w:t>
            </w:r>
          </w:p>
        </w:tc>
      </w:tr>
      <w:tr w:rsidR="00374800" w:rsidRPr="006B0D02" w:rsidTr="007D6048">
        <w:tc>
          <w:tcPr>
            <w:tcW w:w="800" w:type="dxa"/>
            <w:shd w:val="solid" w:color="FFFFFF" w:fill="auto"/>
          </w:tcPr>
          <w:p w:rsidR="00374800" w:rsidRDefault="00374800" w:rsidP="00A45315">
            <w:pPr>
              <w:pStyle w:val="TAC"/>
              <w:rPr>
                <w:sz w:val="16"/>
                <w:szCs w:val="16"/>
              </w:rPr>
            </w:pPr>
            <w:r>
              <w:rPr>
                <w:sz w:val="16"/>
                <w:szCs w:val="16"/>
              </w:rPr>
              <w:t>2019-06</w:t>
            </w:r>
          </w:p>
        </w:tc>
        <w:tc>
          <w:tcPr>
            <w:tcW w:w="800" w:type="dxa"/>
            <w:shd w:val="solid" w:color="FFFFFF" w:fill="auto"/>
          </w:tcPr>
          <w:p w:rsidR="00374800" w:rsidRDefault="00374800" w:rsidP="00A45315">
            <w:pPr>
              <w:pStyle w:val="TAC"/>
              <w:rPr>
                <w:sz w:val="16"/>
                <w:szCs w:val="16"/>
              </w:rPr>
            </w:pPr>
            <w:r>
              <w:rPr>
                <w:sz w:val="16"/>
                <w:szCs w:val="16"/>
              </w:rPr>
              <w:t>RP-84</w:t>
            </w:r>
          </w:p>
        </w:tc>
        <w:tc>
          <w:tcPr>
            <w:tcW w:w="1094" w:type="dxa"/>
            <w:shd w:val="solid" w:color="FFFFFF" w:fill="auto"/>
          </w:tcPr>
          <w:p w:rsidR="00374800" w:rsidRPr="00A45315" w:rsidRDefault="00374800" w:rsidP="00A45315">
            <w:pPr>
              <w:pStyle w:val="TAC"/>
              <w:rPr>
                <w:sz w:val="16"/>
                <w:szCs w:val="16"/>
              </w:rPr>
            </w:pPr>
            <w:r>
              <w:rPr>
                <w:sz w:val="16"/>
                <w:szCs w:val="16"/>
              </w:rPr>
              <w:t>RP-190961</w:t>
            </w:r>
          </w:p>
        </w:tc>
        <w:tc>
          <w:tcPr>
            <w:tcW w:w="425" w:type="dxa"/>
            <w:shd w:val="solid" w:color="FFFFFF" w:fill="auto"/>
          </w:tcPr>
          <w:p w:rsidR="00374800" w:rsidRDefault="00374800" w:rsidP="00A45315">
            <w:pPr>
              <w:pStyle w:val="TAL"/>
              <w:rPr>
                <w:sz w:val="16"/>
                <w:szCs w:val="16"/>
              </w:rPr>
            </w:pPr>
          </w:p>
        </w:tc>
        <w:tc>
          <w:tcPr>
            <w:tcW w:w="425" w:type="dxa"/>
            <w:shd w:val="solid" w:color="FFFFFF" w:fill="auto"/>
          </w:tcPr>
          <w:p w:rsidR="00374800" w:rsidRDefault="00374800" w:rsidP="00A45315">
            <w:pPr>
              <w:pStyle w:val="TAR"/>
              <w:rPr>
                <w:sz w:val="16"/>
                <w:szCs w:val="16"/>
              </w:rPr>
            </w:pPr>
          </w:p>
        </w:tc>
        <w:tc>
          <w:tcPr>
            <w:tcW w:w="425" w:type="dxa"/>
            <w:shd w:val="solid" w:color="FFFFFF" w:fill="auto"/>
          </w:tcPr>
          <w:p w:rsidR="00374800" w:rsidRDefault="00374800" w:rsidP="00A45315">
            <w:pPr>
              <w:pStyle w:val="TAC"/>
              <w:rPr>
                <w:sz w:val="16"/>
                <w:szCs w:val="16"/>
              </w:rPr>
            </w:pPr>
          </w:p>
        </w:tc>
        <w:tc>
          <w:tcPr>
            <w:tcW w:w="4962" w:type="dxa"/>
            <w:shd w:val="solid" w:color="FFFFFF" w:fill="auto"/>
          </w:tcPr>
          <w:p w:rsidR="00374800" w:rsidRDefault="00374800" w:rsidP="00A45315">
            <w:pPr>
              <w:pStyle w:val="TAL"/>
              <w:rPr>
                <w:sz w:val="16"/>
                <w:szCs w:val="16"/>
              </w:rPr>
            </w:pPr>
            <w:r>
              <w:rPr>
                <w:sz w:val="16"/>
                <w:szCs w:val="16"/>
              </w:rPr>
              <w:t>Updated with outcomes from CEPT SE45 coexistence studies and information from China</w:t>
            </w:r>
          </w:p>
        </w:tc>
        <w:tc>
          <w:tcPr>
            <w:tcW w:w="708" w:type="dxa"/>
            <w:shd w:val="solid" w:color="FFFFFF" w:fill="auto"/>
          </w:tcPr>
          <w:p w:rsidR="00374800" w:rsidRDefault="00374800" w:rsidP="00A45315">
            <w:pPr>
              <w:pStyle w:val="TAC"/>
              <w:rPr>
                <w:sz w:val="16"/>
                <w:szCs w:val="16"/>
              </w:rPr>
            </w:pPr>
            <w:r>
              <w:rPr>
                <w:sz w:val="16"/>
                <w:szCs w:val="16"/>
              </w:rPr>
              <w:t>0.5.0</w:t>
            </w:r>
          </w:p>
        </w:tc>
      </w:tr>
      <w:tr w:rsidR="007A6B3B" w:rsidRPr="006B0D02" w:rsidTr="007D6048">
        <w:tc>
          <w:tcPr>
            <w:tcW w:w="800" w:type="dxa"/>
            <w:shd w:val="solid" w:color="FFFFFF" w:fill="auto"/>
          </w:tcPr>
          <w:p w:rsidR="007A6B3B" w:rsidRDefault="007A6B3B" w:rsidP="007A6B3B">
            <w:pPr>
              <w:pStyle w:val="TAC"/>
              <w:rPr>
                <w:sz w:val="16"/>
                <w:szCs w:val="16"/>
              </w:rPr>
            </w:pPr>
            <w:r>
              <w:rPr>
                <w:sz w:val="16"/>
                <w:szCs w:val="16"/>
              </w:rPr>
              <w:t>2019-09</w:t>
            </w:r>
          </w:p>
        </w:tc>
        <w:tc>
          <w:tcPr>
            <w:tcW w:w="800" w:type="dxa"/>
            <w:shd w:val="solid" w:color="FFFFFF" w:fill="auto"/>
          </w:tcPr>
          <w:p w:rsidR="007A6B3B" w:rsidRDefault="007A6B3B" w:rsidP="007A6B3B">
            <w:pPr>
              <w:pStyle w:val="TAC"/>
              <w:rPr>
                <w:sz w:val="16"/>
                <w:szCs w:val="16"/>
              </w:rPr>
            </w:pPr>
            <w:r>
              <w:rPr>
                <w:sz w:val="16"/>
                <w:szCs w:val="16"/>
              </w:rPr>
              <w:t>RP-85</w:t>
            </w:r>
          </w:p>
        </w:tc>
        <w:tc>
          <w:tcPr>
            <w:tcW w:w="1094" w:type="dxa"/>
            <w:shd w:val="solid" w:color="FFFFFF" w:fill="auto"/>
          </w:tcPr>
          <w:p w:rsidR="007A6B3B" w:rsidRDefault="007A6B3B" w:rsidP="007A6B3B">
            <w:pPr>
              <w:pStyle w:val="TAC"/>
              <w:rPr>
                <w:sz w:val="16"/>
                <w:szCs w:val="16"/>
              </w:rPr>
            </w:pPr>
            <w:r>
              <w:rPr>
                <w:sz w:val="16"/>
                <w:szCs w:val="16"/>
              </w:rPr>
              <w:t>RP-19</w:t>
            </w:r>
            <w:r w:rsidR="00936FF1">
              <w:rPr>
                <w:sz w:val="16"/>
                <w:szCs w:val="16"/>
              </w:rPr>
              <w:t>2008</w:t>
            </w:r>
          </w:p>
        </w:tc>
        <w:tc>
          <w:tcPr>
            <w:tcW w:w="425" w:type="dxa"/>
            <w:shd w:val="solid" w:color="FFFFFF" w:fill="auto"/>
          </w:tcPr>
          <w:p w:rsidR="007A6B3B" w:rsidRDefault="007A6B3B" w:rsidP="007A6B3B">
            <w:pPr>
              <w:pStyle w:val="TAL"/>
              <w:rPr>
                <w:sz w:val="16"/>
                <w:szCs w:val="16"/>
              </w:rPr>
            </w:pPr>
          </w:p>
        </w:tc>
        <w:tc>
          <w:tcPr>
            <w:tcW w:w="425" w:type="dxa"/>
            <w:shd w:val="solid" w:color="FFFFFF" w:fill="auto"/>
          </w:tcPr>
          <w:p w:rsidR="007A6B3B" w:rsidRDefault="007A6B3B" w:rsidP="007A6B3B">
            <w:pPr>
              <w:pStyle w:val="TAR"/>
              <w:rPr>
                <w:sz w:val="16"/>
                <w:szCs w:val="16"/>
              </w:rPr>
            </w:pPr>
          </w:p>
        </w:tc>
        <w:tc>
          <w:tcPr>
            <w:tcW w:w="425" w:type="dxa"/>
            <w:shd w:val="solid" w:color="FFFFFF" w:fill="auto"/>
          </w:tcPr>
          <w:p w:rsidR="007A6B3B" w:rsidRDefault="007A6B3B" w:rsidP="007A6B3B">
            <w:pPr>
              <w:pStyle w:val="TAC"/>
              <w:rPr>
                <w:sz w:val="16"/>
                <w:szCs w:val="16"/>
              </w:rPr>
            </w:pPr>
          </w:p>
        </w:tc>
        <w:tc>
          <w:tcPr>
            <w:tcW w:w="4962" w:type="dxa"/>
            <w:shd w:val="solid" w:color="FFFFFF" w:fill="auto"/>
          </w:tcPr>
          <w:p w:rsidR="007A6B3B" w:rsidRDefault="007A6B3B" w:rsidP="007A6B3B">
            <w:pPr>
              <w:pStyle w:val="TAL"/>
              <w:rPr>
                <w:sz w:val="16"/>
                <w:szCs w:val="16"/>
              </w:rPr>
            </w:pPr>
            <w:r>
              <w:rPr>
                <w:sz w:val="16"/>
                <w:szCs w:val="16"/>
              </w:rPr>
              <w:t>Updated with agreed TP from last RAN#84 meeting and ETSI TFES TR timeline update</w:t>
            </w:r>
          </w:p>
        </w:tc>
        <w:tc>
          <w:tcPr>
            <w:tcW w:w="708" w:type="dxa"/>
            <w:shd w:val="solid" w:color="FFFFFF" w:fill="auto"/>
          </w:tcPr>
          <w:p w:rsidR="007A6B3B" w:rsidRDefault="007A6B3B" w:rsidP="007A6B3B">
            <w:pPr>
              <w:pStyle w:val="TAC"/>
              <w:rPr>
                <w:sz w:val="16"/>
                <w:szCs w:val="16"/>
              </w:rPr>
            </w:pPr>
            <w:r>
              <w:rPr>
                <w:sz w:val="16"/>
                <w:szCs w:val="16"/>
              </w:rPr>
              <w:t>0.6.0</w:t>
            </w:r>
          </w:p>
        </w:tc>
      </w:tr>
      <w:tr w:rsidR="00E936ED" w:rsidRPr="006B0D02" w:rsidTr="007D6048">
        <w:tc>
          <w:tcPr>
            <w:tcW w:w="800" w:type="dxa"/>
            <w:shd w:val="solid" w:color="FFFFFF" w:fill="auto"/>
          </w:tcPr>
          <w:p w:rsidR="00E936ED" w:rsidRDefault="00E936ED" w:rsidP="007A6B3B">
            <w:pPr>
              <w:pStyle w:val="TAC"/>
              <w:rPr>
                <w:sz w:val="16"/>
                <w:szCs w:val="16"/>
              </w:rPr>
            </w:pPr>
            <w:r>
              <w:rPr>
                <w:sz w:val="16"/>
                <w:szCs w:val="16"/>
              </w:rPr>
              <w:t>2019-12</w:t>
            </w:r>
          </w:p>
        </w:tc>
        <w:tc>
          <w:tcPr>
            <w:tcW w:w="800" w:type="dxa"/>
            <w:shd w:val="solid" w:color="FFFFFF" w:fill="auto"/>
          </w:tcPr>
          <w:p w:rsidR="00E936ED" w:rsidRDefault="00E936ED" w:rsidP="007A6B3B">
            <w:pPr>
              <w:pStyle w:val="TAC"/>
              <w:rPr>
                <w:sz w:val="16"/>
                <w:szCs w:val="16"/>
              </w:rPr>
            </w:pPr>
            <w:r>
              <w:rPr>
                <w:sz w:val="16"/>
                <w:szCs w:val="16"/>
              </w:rPr>
              <w:t>RP-86</w:t>
            </w:r>
          </w:p>
        </w:tc>
        <w:tc>
          <w:tcPr>
            <w:tcW w:w="1094" w:type="dxa"/>
            <w:shd w:val="solid" w:color="FFFFFF" w:fill="auto"/>
          </w:tcPr>
          <w:p w:rsidR="00E936ED" w:rsidRDefault="00E936ED" w:rsidP="007A6B3B">
            <w:pPr>
              <w:pStyle w:val="TAC"/>
              <w:rPr>
                <w:sz w:val="16"/>
                <w:szCs w:val="16"/>
              </w:rPr>
            </w:pPr>
            <w:r>
              <w:rPr>
                <w:sz w:val="16"/>
                <w:szCs w:val="16"/>
              </w:rPr>
              <w:t>RP-192510</w:t>
            </w:r>
          </w:p>
        </w:tc>
        <w:tc>
          <w:tcPr>
            <w:tcW w:w="425" w:type="dxa"/>
            <w:shd w:val="solid" w:color="FFFFFF" w:fill="auto"/>
          </w:tcPr>
          <w:p w:rsidR="00E936ED" w:rsidRDefault="00E936ED" w:rsidP="007A6B3B">
            <w:pPr>
              <w:pStyle w:val="TAL"/>
              <w:rPr>
                <w:sz w:val="16"/>
                <w:szCs w:val="16"/>
              </w:rPr>
            </w:pPr>
          </w:p>
        </w:tc>
        <w:tc>
          <w:tcPr>
            <w:tcW w:w="425" w:type="dxa"/>
            <w:shd w:val="solid" w:color="FFFFFF" w:fill="auto"/>
          </w:tcPr>
          <w:p w:rsidR="00E936ED" w:rsidRDefault="00E936ED" w:rsidP="007A6B3B">
            <w:pPr>
              <w:pStyle w:val="TAR"/>
              <w:rPr>
                <w:sz w:val="16"/>
                <w:szCs w:val="16"/>
              </w:rPr>
            </w:pPr>
          </w:p>
        </w:tc>
        <w:tc>
          <w:tcPr>
            <w:tcW w:w="425" w:type="dxa"/>
            <w:shd w:val="solid" w:color="FFFFFF" w:fill="auto"/>
          </w:tcPr>
          <w:p w:rsidR="00E936ED" w:rsidRDefault="00E936ED" w:rsidP="007A6B3B">
            <w:pPr>
              <w:pStyle w:val="TAC"/>
              <w:rPr>
                <w:sz w:val="16"/>
                <w:szCs w:val="16"/>
              </w:rPr>
            </w:pPr>
          </w:p>
        </w:tc>
        <w:tc>
          <w:tcPr>
            <w:tcW w:w="4962" w:type="dxa"/>
            <w:shd w:val="solid" w:color="FFFFFF" w:fill="auto"/>
          </w:tcPr>
          <w:p w:rsidR="00E936ED" w:rsidRDefault="00E936ED" w:rsidP="007A6B3B">
            <w:pPr>
              <w:pStyle w:val="TAL"/>
              <w:rPr>
                <w:sz w:val="16"/>
                <w:szCs w:val="16"/>
              </w:rPr>
            </w:pPr>
            <w:r>
              <w:rPr>
                <w:sz w:val="16"/>
                <w:szCs w:val="16"/>
              </w:rPr>
              <w:t>Fixed formatting issue (not aligned with ETSI styles)</w:t>
            </w:r>
          </w:p>
          <w:p w:rsidR="00E936ED" w:rsidRDefault="00E936ED" w:rsidP="007A6B3B">
            <w:pPr>
              <w:pStyle w:val="TAL"/>
              <w:rPr>
                <w:sz w:val="16"/>
                <w:szCs w:val="16"/>
              </w:rPr>
            </w:pPr>
            <w:r>
              <w:rPr>
                <w:sz w:val="16"/>
                <w:szCs w:val="16"/>
              </w:rPr>
              <w:t>Added section 4.4</w:t>
            </w:r>
          </w:p>
        </w:tc>
        <w:tc>
          <w:tcPr>
            <w:tcW w:w="708" w:type="dxa"/>
            <w:shd w:val="solid" w:color="FFFFFF" w:fill="auto"/>
          </w:tcPr>
          <w:p w:rsidR="00E936ED" w:rsidRDefault="00E936ED" w:rsidP="007A6B3B">
            <w:pPr>
              <w:pStyle w:val="TAC"/>
              <w:rPr>
                <w:sz w:val="16"/>
                <w:szCs w:val="16"/>
              </w:rPr>
            </w:pPr>
            <w:r>
              <w:rPr>
                <w:sz w:val="16"/>
                <w:szCs w:val="16"/>
              </w:rPr>
              <w:t>0.7.0</w:t>
            </w:r>
          </w:p>
        </w:tc>
      </w:tr>
      <w:tr w:rsidR="000B4FE1" w:rsidRPr="006B0D02" w:rsidTr="007D6048">
        <w:trPr>
          <w:ins w:id="235" w:author="D. Everaere" w:date="2020-07-01T14:06:00Z"/>
        </w:trPr>
        <w:tc>
          <w:tcPr>
            <w:tcW w:w="800" w:type="dxa"/>
            <w:shd w:val="solid" w:color="FFFFFF" w:fill="auto"/>
          </w:tcPr>
          <w:p w:rsidR="000B4FE1" w:rsidRDefault="000B4FE1" w:rsidP="000B4FE1">
            <w:pPr>
              <w:pStyle w:val="TAC"/>
              <w:rPr>
                <w:ins w:id="236" w:author="D. Everaere" w:date="2020-07-01T14:06:00Z"/>
                <w:sz w:val="16"/>
                <w:szCs w:val="16"/>
              </w:rPr>
            </w:pPr>
            <w:ins w:id="237" w:author="D. Everaere" w:date="2020-07-01T14:06:00Z">
              <w:r>
                <w:rPr>
                  <w:sz w:val="16"/>
                  <w:szCs w:val="16"/>
                </w:rPr>
                <w:t>2020-07</w:t>
              </w:r>
            </w:ins>
          </w:p>
        </w:tc>
        <w:tc>
          <w:tcPr>
            <w:tcW w:w="800" w:type="dxa"/>
            <w:shd w:val="solid" w:color="FFFFFF" w:fill="auto"/>
          </w:tcPr>
          <w:p w:rsidR="000B4FE1" w:rsidRDefault="000B4FE1" w:rsidP="000B4FE1">
            <w:pPr>
              <w:pStyle w:val="TAC"/>
              <w:rPr>
                <w:ins w:id="238" w:author="D. Everaere" w:date="2020-07-01T14:06:00Z"/>
                <w:sz w:val="16"/>
                <w:szCs w:val="16"/>
              </w:rPr>
            </w:pPr>
            <w:ins w:id="239" w:author="D. Everaere" w:date="2020-07-01T14:06:00Z">
              <w:r>
                <w:rPr>
                  <w:sz w:val="16"/>
                  <w:szCs w:val="16"/>
                </w:rPr>
                <w:t>RP-88e</w:t>
              </w:r>
            </w:ins>
          </w:p>
        </w:tc>
        <w:tc>
          <w:tcPr>
            <w:tcW w:w="1094" w:type="dxa"/>
            <w:shd w:val="solid" w:color="FFFFFF" w:fill="auto"/>
          </w:tcPr>
          <w:p w:rsidR="000B4FE1" w:rsidRDefault="000B4FE1" w:rsidP="000B4FE1">
            <w:pPr>
              <w:pStyle w:val="TAC"/>
              <w:rPr>
                <w:ins w:id="240" w:author="D. Everaere" w:date="2020-07-01T14:06:00Z"/>
                <w:sz w:val="16"/>
                <w:szCs w:val="16"/>
              </w:rPr>
            </w:pPr>
            <w:ins w:id="241" w:author="D. Everaere" w:date="2020-07-01T14:06:00Z">
              <w:r>
                <w:rPr>
                  <w:sz w:val="16"/>
                  <w:szCs w:val="16"/>
                </w:rPr>
                <w:t>RP-201124</w:t>
              </w:r>
            </w:ins>
          </w:p>
        </w:tc>
        <w:tc>
          <w:tcPr>
            <w:tcW w:w="425" w:type="dxa"/>
            <w:shd w:val="solid" w:color="FFFFFF" w:fill="auto"/>
          </w:tcPr>
          <w:p w:rsidR="000B4FE1" w:rsidRDefault="000B4FE1" w:rsidP="000B4FE1">
            <w:pPr>
              <w:pStyle w:val="TAL"/>
              <w:rPr>
                <w:ins w:id="242" w:author="D. Everaere" w:date="2020-07-01T14:06:00Z"/>
                <w:sz w:val="16"/>
                <w:szCs w:val="16"/>
              </w:rPr>
            </w:pPr>
          </w:p>
        </w:tc>
        <w:tc>
          <w:tcPr>
            <w:tcW w:w="425" w:type="dxa"/>
            <w:shd w:val="solid" w:color="FFFFFF" w:fill="auto"/>
          </w:tcPr>
          <w:p w:rsidR="000B4FE1" w:rsidRDefault="000B4FE1" w:rsidP="000B4FE1">
            <w:pPr>
              <w:pStyle w:val="TAR"/>
              <w:rPr>
                <w:ins w:id="243" w:author="D. Everaere" w:date="2020-07-01T14:06:00Z"/>
                <w:sz w:val="16"/>
                <w:szCs w:val="16"/>
              </w:rPr>
            </w:pPr>
          </w:p>
        </w:tc>
        <w:tc>
          <w:tcPr>
            <w:tcW w:w="425" w:type="dxa"/>
            <w:shd w:val="solid" w:color="FFFFFF" w:fill="auto"/>
          </w:tcPr>
          <w:p w:rsidR="000B4FE1" w:rsidRDefault="000B4FE1" w:rsidP="000B4FE1">
            <w:pPr>
              <w:pStyle w:val="TAC"/>
              <w:rPr>
                <w:ins w:id="244" w:author="D. Everaere" w:date="2020-07-01T14:06:00Z"/>
                <w:sz w:val="16"/>
                <w:szCs w:val="16"/>
              </w:rPr>
            </w:pPr>
          </w:p>
        </w:tc>
        <w:tc>
          <w:tcPr>
            <w:tcW w:w="4962" w:type="dxa"/>
            <w:shd w:val="solid" w:color="FFFFFF" w:fill="auto"/>
          </w:tcPr>
          <w:p w:rsidR="000B4FE1" w:rsidRDefault="000B4FE1" w:rsidP="000B4FE1">
            <w:pPr>
              <w:pStyle w:val="TAL"/>
              <w:rPr>
                <w:ins w:id="245" w:author="D. Everaere" w:date="2020-07-01T14:06:00Z"/>
                <w:sz w:val="16"/>
                <w:szCs w:val="16"/>
              </w:rPr>
            </w:pPr>
            <w:ins w:id="246" w:author="D. Everaere" w:date="2020-07-01T14:06:00Z">
              <w:r>
                <w:rPr>
                  <w:sz w:val="16"/>
                  <w:szCs w:val="16"/>
                </w:rPr>
                <w:t xml:space="preserve">Updated with FCC Report and Order decisions </w:t>
              </w:r>
            </w:ins>
          </w:p>
        </w:tc>
        <w:tc>
          <w:tcPr>
            <w:tcW w:w="708" w:type="dxa"/>
            <w:shd w:val="solid" w:color="FFFFFF" w:fill="auto"/>
          </w:tcPr>
          <w:p w:rsidR="000B4FE1" w:rsidRDefault="000B4FE1" w:rsidP="000B4FE1">
            <w:pPr>
              <w:pStyle w:val="TAC"/>
              <w:rPr>
                <w:ins w:id="247" w:author="D. Everaere" w:date="2020-07-01T14:06:00Z"/>
                <w:sz w:val="16"/>
                <w:szCs w:val="16"/>
              </w:rPr>
            </w:pPr>
            <w:ins w:id="248" w:author="D. Everaere" w:date="2020-07-01T14:06:00Z">
              <w:r>
                <w:rPr>
                  <w:sz w:val="16"/>
                  <w:szCs w:val="16"/>
                </w:rPr>
                <w:t>0.8.0</w:t>
              </w:r>
            </w:ins>
          </w:p>
        </w:tc>
      </w:tr>
    </w:tbl>
    <w:bookmarkEnd w:id="228"/>
    <w:p w:rsidR="00836C44" w:rsidRPr="00235394" w:rsidRDefault="00055158" w:rsidP="00055158">
      <w:pPr>
        <w:pStyle w:val="Guidance"/>
      </w:pPr>
      <w:r w:rsidRPr="00235394">
        <w:t xml:space="preserve"> </w:t>
      </w:r>
    </w:p>
    <w:p w:rsidR="00E8629F" w:rsidRPr="00235394" w:rsidRDefault="00E8629F">
      <w:bookmarkStart w:id="249" w:name="_GoBack"/>
      <w:bookmarkEnd w:id="232"/>
      <w:bookmarkEnd w:id="233"/>
      <w:bookmarkEnd w:id="234"/>
      <w:bookmarkEnd w:id="249"/>
    </w:p>
    <w:sectPr w:rsidR="00E8629F"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50BD" w:rsidRDefault="004E50BD">
      <w:r>
        <w:separator/>
      </w:r>
    </w:p>
  </w:endnote>
  <w:endnote w:type="continuationSeparator" w:id="0">
    <w:p w:rsidR="004E50BD" w:rsidRDefault="004E5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00022FF" w:usb1="C000205B" w:usb2="0000000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1DBE" w:rsidRDefault="00041D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50BD" w:rsidRDefault="004E50BD">
      <w:r>
        <w:separator/>
      </w:r>
    </w:p>
  </w:footnote>
  <w:footnote w:type="continuationSeparator" w:id="0">
    <w:p w:rsidR="004E50BD" w:rsidRDefault="004E5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1DBE" w:rsidRDefault="00041DBE">
    <w:pPr>
      <w:pStyle w:val="Header"/>
      <w:framePr w:wrap="auto" w:vAnchor="text" w:hAnchor="margin" w:xAlign="right" w:y="1"/>
      <w:widowControl/>
    </w:pPr>
    <w:r>
      <w:fldChar w:fldCharType="begin"/>
    </w:r>
    <w:r>
      <w:instrText xml:space="preserve"> STYLEREF ZA </w:instrText>
    </w:r>
    <w:r>
      <w:fldChar w:fldCharType="separate"/>
    </w:r>
    <w:r w:rsidR="000B4FE1">
      <w:t>3GPP TR 37.890 V0.78.0 (2019-122020-07)</w:t>
    </w:r>
    <w:r>
      <w:fldChar w:fldCharType="end"/>
    </w:r>
  </w:p>
  <w:p w:rsidR="00041DBE" w:rsidRDefault="00041DBE">
    <w:pPr>
      <w:pStyle w:val="Header"/>
      <w:framePr w:wrap="auto" w:vAnchor="text" w:hAnchor="margin" w:xAlign="center" w:y="1"/>
      <w:widowControl/>
    </w:pPr>
    <w:r>
      <w:fldChar w:fldCharType="begin"/>
    </w:r>
    <w:r>
      <w:instrText xml:space="preserve"> PAGE </w:instrText>
    </w:r>
    <w:r>
      <w:fldChar w:fldCharType="separate"/>
    </w:r>
    <w:r w:rsidR="00532E15">
      <w:t>11</w:t>
    </w:r>
    <w:r>
      <w:fldChar w:fldCharType="end"/>
    </w:r>
  </w:p>
  <w:p w:rsidR="00041DBE" w:rsidRDefault="00041DBE">
    <w:pPr>
      <w:pStyle w:val="Header"/>
      <w:framePr w:wrap="auto" w:vAnchor="text" w:hAnchor="margin" w:y="1"/>
      <w:widowControl/>
    </w:pPr>
    <w:r>
      <w:fldChar w:fldCharType="begin"/>
    </w:r>
    <w:r>
      <w:instrText xml:space="preserve"> STYLEREF ZGSM </w:instrText>
    </w:r>
    <w:r>
      <w:fldChar w:fldCharType="separate"/>
    </w:r>
    <w:r w:rsidR="000B4FE1">
      <w:t>Release 16</w:t>
    </w:r>
    <w:r>
      <w:fldChar w:fldCharType="end"/>
    </w:r>
  </w:p>
  <w:p w:rsidR="00041DBE" w:rsidRDefault="00041D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00049"/>
    <w:multiLevelType w:val="hybridMultilevel"/>
    <w:tmpl w:val="69C40D9A"/>
    <w:lvl w:ilvl="0" w:tplc="10EA389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D07929"/>
    <w:multiLevelType w:val="hybridMultilevel"/>
    <w:tmpl w:val="1524841E"/>
    <w:lvl w:ilvl="0" w:tplc="6E30A100">
      <w:numFmt w:val="bullet"/>
      <w:lvlText w:val="-"/>
      <w:lvlJc w:val="left"/>
      <w:pPr>
        <w:ind w:left="1004" w:hanging="360"/>
      </w:pPr>
      <w:rPr>
        <w:rFonts w:ascii="Arial" w:eastAsia="Times New Roman" w:hAnsi="Arial" w:cs="Arial" w:hint="default"/>
      </w:rPr>
    </w:lvl>
    <w:lvl w:ilvl="1" w:tplc="85245CC8">
      <w:numFmt w:val="bullet"/>
      <w:lvlText w:val=""/>
      <w:lvlJc w:val="left"/>
      <w:pPr>
        <w:ind w:left="1724" w:hanging="360"/>
      </w:pPr>
      <w:rPr>
        <w:rFonts w:ascii="Symbol" w:eastAsia="Times New Roman" w:hAnsi="Symbol" w:cs="Times New Roman"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 w15:restartNumberingAfterBreak="0">
    <w:nsid w:val="0DCE4AA1"/>
    <w:multiLevelType w:val="hybridMultilevel"/>
    <w:tmpl w:val="F1A6158E"/>
    <w:lvl w:ilvl="0" w:tplc="FDA6791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6F70C0"/>
    <w:multiLevelType w:val="hybridMultilevel"/>
    <w:tmpl w:val="87D0A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93068"/>
    <w:multiLevelType w:val="hybridMultilevel"/>
    <w:tmpl w:val="112E8A90"/>
    <w:lvl w:ilvl="0" w:tplc="3096417E">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47A848BD"/>
    <w:multiLevelType w:val="hybridMultilevel"/>
    <w:tmpl w:val="70529818"/>
    <w:lvl w:ilvl="0" w:tplc="1E1466F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5BD95985"/>
    <w:multiLevelType w:val="hybridMultilevel"/>
    <w:tmpl w:val="D2C2FB30"/>
    <w:lvl w:ilvl="0" w:tplc="7CC28E7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6F0B468D"/>
    <w:multiLevelType w:val="hybridMultilevel"/>
    <w:tmpl w:val="782EDCC6"/>
    <w:lvl w:ilvl="0" w:tplc="6E30A100">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1" w15:restartNumberingAfterBreak="0">
    <w:nsid w:val="74681346"/>
    <w:multiLevelType w:val="hybridMultilevel"/>
    <w:tmpl w:val="208AD7E2"/>
    <w:lvl w:ilvl="0" w:tplc="5E881D58">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7E3751DA"/>
    <w:multiLevelType w:val="hybridMultilevel"/>
    <w:tmpl w:val="AF5CE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6"/>
  </w:num>
  <w:num w:numId="6">
    <w:abstractNumId w:val="5"/>
  </w:num>
  <w:num w:numId="7">
    <w:abstractNumId w:val="2"/>
  </w:num>
  <w:num w:numId="8">
    <w:abstractNumId w:val="10"/>
  </w:num>
  <w:num w:numId="9">
    <w:abstractNumId w:val="3"/>
  </w:num>
  <w:num w:numId="10">
    <w:abstractNumId w:val="11"/>
  </w:num>
  <w:num w:numId="11">
    <w:abstractNumId w:val="7"/>
  </w:num>
  <w:num w:numId="12">
    <w:abstractNumId w:val="4"/>
  </w:num>
  <w:num w:numId="13">
    <w:abstractNumId w:val="8"/>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70D4"/>
    <w:rsid w:val="0002191D"/>
    <w:rsid w:val="000222D7"/>
    <w:rsid w:val="000266A0"/>
    <w:rsid w:val="00031C1D"/>
    <w:rsid w:val="00033DF1"/>
    <w:rsid w:val="00041DBE"/>
    <w:rsid w:val="00055158"/>
    <w:rsid w:val="00070588"/>
    <w:rsid w:val="00070831"/>
    <w:rsid w:val="000805B2"/>
    <w:rsid w:val="0008173E"/>
    <w:rsid w:val="00081800"/>
    <w:rsid w:val="00085221"/>
    <w:rsid w:val="00093E7E"/>
    <w:rsid w:val="000B4FE1"/>
    <w:rsid w:val="000D0359"/>
    <w:rsid w:val="000D6CFC"/>
    <w:rsid w:val="000F733C"/>
    <w:rsid w:val="001168C7"/>
    <w:rsid w:val="001260CA"/>
    <w:rsid w:val="00152DF3"/>
    <w:rsid w:val="00153528"/>
    <w:rsid w:val="0017119F"/>
    <w:rsid w:val="0017573C"/>
    <w:rsid w:val="00186A37"/>
    <w:rsid w:val="00193FE8"/>
    <w:rsid w:val="00196127"/>
    <w:rsid w:val="001A08AA"/>
    <w:rsid w:val="001A3120"/>
    <w:rsid w:val="001A4225"/>
    <w:rsid w:val="001A77B7"/>
    <w:rsid w:val="001C3A35"/>
    <w:rsid w:val="00212373"/>
    <w:rsid w:val="002138EA"/>
    <w:rsid w:val="00214FBD"/>
    <w:rsid w:val="00214FF5"/>
    <w:rsid w:val="00221142"/>
    <w:rsid w:val="00222897"/>
    <w:rsid w:val="00232641"/>
    <w:rsid w:val="00235394"/>
    <w:rsid w:val="0023774F"/>
    <w:rsid w:val="002404A5"/>
    <w:rsid w:val="00241A4F"/>
    <w:rsid w:val="00252482"/>
    <w:rsid w:val="0026179F"/>
    <w:rsid w:val="00274E1A"/>
    <w:rsid w:val="00282213"/>
    <w:rsid w:val="00285B9C"/>
    <w:rsid w:val="00294048"/>
    <w:rsid w:val="002A4281"/>
    <w:rsid w:val="002C7A56"/>
    <w:rsid w:val="002F0E4E"/>
    <w:rsid w:val="002F4093"/>
    <w:rsid w:val="002F5754"/>
    <w:rsid w:val="00310BAB"/>
    <w:rsid w:val="00324CDF"/>
    <w:rsid w:val="00360E24"/>
    <w:rsid w:val="00362DAD"/>
    <w:rsid w:val="00365F68"/>
    <w:rsid w:val="00367724"/>
    <w:rsid w:val="00374800"/>
    <w:rsid w:val="00384FAC"/>
    <w:rsid w:val="00394FFF"/>
    <w:rsid w:val="003B723C"/>
    <w:rsid w:val="003D252B"/>
    <w:rsid w:val="003D50A4"/>
    <w:rsid w:val="003D7224"/>
    <w:rsid w:val="003F3244"/>
    <w:rsid w:val="003F4239"/>
    <w:rsid w:val="00435760"/>
    <w:rsid w:val="00437F7B"/>
    <w:rsid w:val="00444225"/>
    <w:rsid w:val="00450ADA"/>
    <w:rsid w:val="00455A6A"/>
    <w:rsid w:val="0047419E"/>
    <w:rsid w:val="00482500"/>
    <w:rsid w:val="00484140"/>
    <w:rsid w:val="00490189"/>
    <w:rsid w:val="00494C6E"/>
    <w:rsid w:val="004A17C7"/>
    <w:rsid w:val="004A7361"/>
    <w:rsid w:val="004B0E13"/>
    <w:rsid w:val="004D45E6"/>
    <w:rsid w:val="004E3FBD"/>
    <w:rsid w:val="004E50BD"/>
    <w:rsid w:val="004E7FDF"/>
    <w:rsid w:val="004F7A3D"/>
    <w:rsid w:val="00505BFA"/>
    <w:rsid w:val="0052442D"/>
    <w:rsid w:val="00524E0F"/>
    <w:rsid w:val="00532E15"/>
    <w:rsid w:val="00540A4D"/>
    <w:rsid w:val="00553DD8"/>
    <w:rsid w:val="00555633"/>
    <w:rsid w:val="00564C3F"/>
    <w:rsid w:val="00575C08"/>
    <w:rsid w:val="005A1EB6"/>
    <w:rsid w:val="005C634F"/>
    <w:rsid w:val="005D0E48"/>
    <w:rsid w:val="005D0F26"/>
    <w:rsid w:val="005D494F"/>
    <w:rsid w:val="005E1D73"/>
    <w:rsid w:val="005E6E0D"/>
    <w:rsid w:val="005F7302"/>
    <w:rsid w:val="0060385B"/>
    <w:rsid w:val="00634FDC"/>
    <w:rsid w:val="006457DD"/>
    <w:rsid w:val="00645857"/>
    <w:rsid w:val="00652B8F"/>
    <w:rsid w:val="00661A54"/>
    <w:rsid w:val="00680D8A"/>
    <w:rsid w:val="006856E5"/>
    <w:rsid w:val="006B0D02"/>
    <w:rsid w:val="006B2716"/>
    <w:rsid w:val="006B378C"/>
    <w:rsid w:val="006B5574"/>
    <w:rsid w:val="006C00E6"/>
    <w:rsid w:val="006C12E6"/>
    <w:rsid w:val="006C75E3"/>
    <w:rsid w:val="006D06EC"/>
    <w:rsid w:val="006F2E20"/>
    <w:rsid w:val="0070646B"/>
    <w:rsid w:val="007066FA"/>
    <w:rsid w:val="00707941"/>
    <w:rsid w:val="00716C76"/>
    <w:rsid w:val="0074766F"/>
    <w:rsid w:val="0077418B"/>
    <w:rsid w:val="00794491"/>
    <w:rsid w:val="007A164E"/>
    <w:rsid w:val="007A1715"/>
    <w:rsid w:val="007A24A3"/>
    <w:rsid w:val="007A4FCE"/>
    <w:rsid w:val="007A6B3B"/>
    <w:rsid w:val="007C1A75"/>
    <w:rsid w:val="007D0A91"/>
    <w:rsid w:val="007D6048"/>
    <w:rsid w:val="007E2FEA"/>
    <w:rsid w:val="007F0E1E"/>
    <w:rsid w:val="007F5684"/>
    <w:rsid w:val="007F62EA"/>
    <w:rsid w:val="008034C8"/>
    <w:rsid w:val="00806476"/>
    <w:rsid w:val="00817DEB"/>
    <w:rsid w:val="008213BB"/>
    <w:rsid w:val="008317B4"/>
    <w:rsid w:val="00836994"/>
    <w:rsid w:val="00836C44"/>
    <w:rsid w:val="00893454"/>
    <w:rsid w:val="008A1987"/>
    <w:rsid w:val="008C60E9"/>
    <w:rsid w:val="008C6A1C"/>
    <w:rsid w:val="008D277F"/>
    <w:rsid w:val="008E4BA4"/>
    <w:rsid w:val="008E5057"/>
    <w:rsid w:val="008F363D"/>
    <w:rsid w:val="008F7D93"/>
    <w:rsid w:val="009203D6"/>
    <w:rsid w:val="00924124"/>
    <w:rsid w:val="009246C1"/>
    <w:rsid w:val="00931171"/>
    <w:rsid w:val="00931702"/>
    <w:rsid w:val="0093463D"/>
    <w:rsid w:val="00936FF1"/>
    <w:rsid w:val="00947324"/>
    <w:rsid w:val="009652C2"/>
    <w:rsid w:val="009764D1"/>
    <w:rsid w:val="00981A0D"/>
    <w:rsid w:val="00983910"/>
    <w:rsid w:val="009873CB"/>
    <w:rsid w:val="00987CDE"/>
    <w:rsid w:val="009B3434"/>
    <w:rsid w:val="009C0727"/>
    <w:rsid w:val="009C5A2D"/>
    <w:rsid w:val="009E2D81"/>
    <w:rsid w:val="009F0B58"/>
    <w:rsid w:val="00A12620"/>
    <w:rsid w:val="00A17573"/>
    <w:rsid w:val="00A209A9"/>
    <w:rsid w:val="00A24307"/>
    <w:rsid w:val="00A25433"/>
    <w:rsid w:val="00A442D2"/>
    <w:rsid w:val="00A44BD9"/>
    <w:rsid w:val="00A45315"/>
    <w:rsid w:val="00A60D1B"/>
    <w:rsid w:val="00A65439"/>
    <w:rsid w:val="00A72864"/>
    <w:rsid w:val="00A81B15"/>
    <w:rsid w:val="00A85DBC"/>
    <w:rsid w:val="00A93AD8"/>
    <w:rsid w:val="00AA4972"/>
    <w:rsid w:val="00AA61C8"/>
    <w:rsid w:val="00AB3F85"/>
    <w:rsid w:val="00AC1D43"/>
    <w:rsid w:val="00AD0EA0"/>
    <w:rsid w:val="00AD5919"/>
    <w:rsid w:val="00AE0126"/>
    <w:rsid w:val="00AF6585"/>
    <w:rsid w:val="00B03B6D"/>
    <w:rsid w:val="00B631DC"/>
    <w:rsid w:val="00B653C4"/>
    <w:rsid w:val="00B80780"/>
    <w:rsid w:val="00B8268C"/>
    <w:rsid w:val="00B8446C"/>
    <w:rsid w:val="00B9456E"/>
    <w:rsid w:val="00BB2C0D"/>
    <w:rsid w:val="00BB6BF6"/>
    <w:rsid w:val="00BC5E5C"/>
    <w:rsid w:val="00BE4C0B"/>
    <w:rsid w:val="00BF52CE"/>
    <w:rsid w:val="00C01D8B"/>
    <w:rsid w:val="00C21153"/>
    <w:rsid w:val="00C268BA"/>
    <w:rsid w:val="00C30BE8"/>
    <w:rsid w:val="00C33962"/>
    <w:rsid w:val="00C355F0"/>
    <w:rsid w:val="00C4632F"/>
    <w:rsid w:val="00C46B8C"/>
    <w:rsid w:val="00C5451E"/>
    <w:rsid w:val="00C67F19"/>
    <w:rsid w:val="00C73CA1"/>
    <w:rsid w:val="00C82383"/>
    <w:rsid w:val="00C90C55"/>
    <w:rsid w:val="00CA1806"/>
    <w:rsid w:val="00CD0A48"/>
    <w:rsid w:val="00CE2252"/>
    <w:rsid w:val="00CF7E1E"/>
    <w:rsid w:val="00D027E3"/>
    <w:rsid w:val="00D10B20"/>
    <w:rsid w:val="00D21AA6"/>
    <w:rsid w:val="00D251E1"/>
    <w:rsid w:val="00D45F45"/>
    <w:rsid w:val="00D520E4"/>
    <w:rsid w:val="00D57DFA"/>
    <w:rsid w:val="00D756B6"/>
    <w:rsid w:val="00D83FEB"/>
    <w:rsid w:val="00DA28C3"/>
    <w:rsid w:val="00DA5689"/>
    <w:rsid w:val="00DB4EDE"/>
    <w:rsid w:val="00DB6989"/>
    <w:rsid w:val="00DC3DD7"/>
    <w:rsid w:val="00DD0C2C"/>
    <w:rsid w:val="00DD35A4"/>
    <w:rsid w:val="00DD5635"/>
    <w:rsid w:val="00DF4071"/>
    <w:rsid w:val="00E00CF2"/>
    <w:rsid w:val="00E02D27"/>
    <w:rsid w:val="00E125F2"/>
    <w:rsid w:val="00E212BE"/>
    <w:rsid w:val="00E3097A"/>
    <w:rsid w:val="00E32FAB"/>
    <w:rsid w:val="00E3652F"/>
    <w:rsid w:val="00E446B8"/>
    <w:rsid w:val="00E53B35"/>
    <w:rsid w:val="00E55ABC"/>
    <w:rsid w:val="00E57B74"/>
    <w:rsid w:val="00E764C5"/>
    <w:rsid w:val="00E77413"/>
    <w:rsid w:val="00E8629F"/>
    <w:rsid w:val="00E8719C"/>
    <w:rsid w:val="00E936ED"/>
    <w:rsid w:val="00E93C1C"/>
    <w:rsid w:val="00E969E6"/>
    <w:rsid w:val="00EA3C24"/>
    <w:rsid w:val="00EA791D"/>
    <w:rsid w:val="00EB3BDE"/>
    <w:rsid w:val="00EC0173"/>
    <w:rsid w:val="00EC510E"/>
    <w:rsid w:val="00ED76BA"/>
    <w:rsid w:val="00F04197"/>
    <w:rsid w:val="00F053A3"/>
    <w:rsid w:val="00F0699A"/>
    <w:rsid w:val="00F072D8"/>
    <w:rsid w:val="00F07996"/>
    <w:rsid w:val="00F27645"/>
    <w:rsid w:val="00F350A8"/>
    <w:rsid w:val="00F544BB"/>
    <w:rsid w:val="00F62CD1"/>
    <w:rsid w:val="00F76DCB"/>
    <w:rsid w:val="00F96873"/>
    <w:rsid w:val="00FA776C"/>
    <w:rsid w:val="00FB4E36"/>
    <w:rsid w:val="00FC051F"/>
    <w:rsid w:val="00FC2698"/>
    <w:rsid w:val="00FC454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5469A0EE"/>
  <w15:chartTrackingRefBased/>
  <w15:docId w15:val="{32C78EAC-E9D6-4FB6-9508-41D98073E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B80780"/>
    <w:pPr>
      <w:spacing w:after="0"/>
    </w:pPr>
    <w:rPr>
      <w:rFonts w:ascii="Segoe UI" w:hAnsi="Segoe UI" w:cs="Segoe UI"/>
      <w:sz w:val="18"/>
      <w:szCs w:val="18"/>
    </w:rPr>
  </w:style>
  <w:style w:type="character" w:customStyle="1" w:styleId="BalloonTextChar">
    <w:name w:val="Balloon Text Char"/>
    <w:link w:val="BalloonText"/>
    <w:rsid w:val="00B80780"/>
    <w:rPr>
      <w:rFonts w:ascii="Segoe UI" w:hAnsi="Segoe UI" w:cs="Segoe UI"/>
      <w:sz w:val="18"/>
      <w:szCs w:val="18"/>
      <w:lang w:val="en-GB"/>
    </w:rPr>
  </w:style>
  <w:style w:type="paragraph" w:styleId="NoSpacing">
    <w:name w:val="No Spacing"/>
    <w:uiPriority w:val="1"/>
    <w:qFormat/>
    <w:rsid w:val="00F07996"/>
    <w:pPr>
      <w:overflowPunct w:val="0"/>
      <w:autoSpaceDE w:val="0"/>
      <w:autoSpaceDN w:val="0"/>
      <w:adjustRightInd w:val="0"/>
      <w:textAlignment w:val="baseline"/>
    </w:pPr>
    <w:rPr>
      <w:rFonts w:eastAsia="SimSun"/>
      <w:lang w:val="en-GB" w:eastAsia="en-JM"/>
    </w:rPr>
  </w:style>
  <w:style w:type="character" w:customStyle="1" w:styleId="TACChar">
    <w:name w:val="TAC Char"/>
    <w:link w:val="TAC"/>
    <w:rsid w:val="00F07996"/>
    <w:rPr>
      <w:rFonts w:ascii="Arial" w:hAnsi="Arial"/>
      <w:sz w:val="18"/>
      <w:lang w:val="en-GB"/>
    </w:rPr>
  </w:style>
  <w:style w:type="character" w:customStyle="1" w:styleId="TAHCar">
    <w:name w:val="TAH Car"/>
    <w:link w:val="TAH"/>
    <w:rsid w:val="00F07996"/>
    <w:rPr>
      <w:rFonts w:ascii="Arial" w:hAnsi="Arial"/>
      <w:b/>
      <w:sz w:val="18"/>
      <w:lang w:val="en-GB"/>
    </w:rPr>
  </w:style>
  <w:style w:type="character" w:customStyle="1" w:styleId="TALChar">
    <w:name w:val="TAL Char"/>
    <w:link w:val="TAL"/>
    <w:locked/>
    <w:rsid w:val="00D45F45"/>
    <w:rPr>
      <w:rFonts w:ascii="Arial" w:hAnsi="Arial"/>
      <w:sz w:val="18"/>
      <w:lang w:val="en-GB"/>
    </w:rPr>
  </w:style>
  <w:style w:type="paragraph" w:styleId="ListParagraph">
    <w:name w:val="List Paragraph"/>
    <w:basedOn w:val="Normal"/>
    <w:uiPriority w:val="34"/>
    <w:qFormat/>
    <w:rsid w:val="00D45F45"/>
    <w:pPr>
      <w:spacing w:after="0"/>
      <w:ind w:left="720"/>
      <w:contextualSpacing/>
    </w:pPr>
    <w:rPr>
      <w:sz w:val="24"/>
      <w:szCs w:val="24"/>
      <w:lang w:val="en-US" w:eastAsia="zh-CN"/>
    </w:rPr>
  </w:style>
  <w:style w:type="paragraph" w:styleId="CommentSubject">
    <w:name w:val="annotation subject"/>
    <w:basedOn w:val="CommentText"/>
    <w:next w:val="CommentText"/>
    <w:link w:val="CommentSubjectChar"/>
    <w:rsid w:val="00214FF5"/>
    <w:rPr>
      <w:b/>
      <w:bCs/>
    </w:rPr>
  </w:style>
  <w:style w:type="character" w:customStyle="1" w:styleId="CommentTextChar">
    <w:name w:val="Comment Text Char"/>
    <w:link w:val="CommentText"/>
    <w:semiHidden/>
    <w:rsid w:val="00214FF5"/>
    <w:rPr>
      <w:lang w:val="en-GB" w:eastAsia="en-US"/>
    </w:rPr>
  </w:style>
  <w:style w:type="character" w:customStyle="1" w:styleId="CommentSubjectChar">
    <w:name w:val="Comment Subject Char"/>
    <w:link w:val="CommentSubject"/>
    <w:rsid w:val="00214FF5"/>
    <w:rPr>
      <w:b/>
      <w:bCs/>
      <w:lang w:val="en-GB" w:eastAsia="en-US"/>
    </w:rPr>
  </w:style>
  <w:style w:type="table" w:styleId="TableGrid">
    <w:name w:val="Table Grid"/>
    <w:basedOn w:val="TableNormal"/>
    <w:rsid w:val="00F350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
    <w:link w:val="Caption"/>
    <w:locked/>
    <w:rsid w:val="00374800"/>
    <w:rPr>
      <w:b/>
      <w:lang w:val="en-GB" w:eastAsia="en-US"/>
    </w:rPr>
  </w:style>
  <w:style w:type="character" w:styleId="UnresolvedMention">
    <w:name w:val="Unresolved Mention"/>
    <w:uiPriority w:val="99"/>
    <w:semiHidden/>
    <w:unhideWhenUsed/>
    <w:rsid w:val="00285B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1123048">
      <w:bodyDiv w:val="1"/>
      <w:marLeft w:val="0"/>
      <w:marRight w:val="0"/>
      <w:marTop w:val="0"/>
      <w:marBottom w:val="0"/>
      <w:divBdr>
        <w:top w:val="none" w:sz="0" w:space="0" w:color="auto"/>
        <w:left w:val="none" w:sz="0" w:space="0" w:color="auto"/>
        <w:bottom w:val="none" w:sz="0" w:space="0" w:color="auto"/>
        <w:right w:val="none" w:sz="0" w:space="0" w:color="auto"/>
      </w:divBdr>
    </w:div>
    <w:div w:id="15052404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itu.int/dms_pub/itu-r/opb/act/R-ACT-WRC.13-2019-PDF-E.pdf"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ccsa.org.cn/tc/meeting.php?meeting_id=6243"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74D02E-E881-4FD1-B37D-84506A35E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6331</Words>
  <Characters>33555</Characters>
  <Application>Microsoft Office Word</Application>
  <DocSecurity>0</DocSecurity>
  <Lines>279</Lines>
  <Paragraphs>79</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39807</CharactersWithSpaces>
  <SharedDoc>false</SharedDoc>
  <HyperlinkBase/>
  <HLinks>
    <vt:vector size="12" baseType="variant">
      <vt:variant>
        <vt:i4>8323159</vt:i4>
      </vt:variant>
      <vt:variant>
        <vt:i4>93</vt:i4>
      </vt:variant>
      <vt:variant>
        <vt:i4>0</vt:i4>
      </vt:variant>
      <vt:variant>
        <vt:i4>5</vt:i4>
      </vt:variant>
      <vt:variant>
        <vt:lpwstr>https://www.itu.int/dms_pub/itu-r/opb/act/R-ACT-WRC.13-2019-PDF-E.pdf</vt:lpwstr>
      </vt:variant>
      <vt:variant>
        <vt:lpwstr/>
      </vt:variant>
      <vt:variant>
        <vt:i4>3932179</vt:i4>
      </vt:variant>
      <vt:variant>
        <vt:i4>90</vt:i4>
      </vt:variant>
      <vt:variant>
        <vt:i4>0</vt:i4>
      </vt:variant>
      <vt:variant>
        <vt:i4>5</vt:i4>
      </vt:variant>
      <vt:variant>
        <vt:lpwstr>http://www.ccsa.org.cn/tc/meeting.php?meeting_id=6243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D. Everaere</cp:lastModifiedBy>
  <cp:revision>5</cp:revision>
  <dcterms:created xsi:type="dcterms:W3CDTF">2020-07-01T11:58:00Z</dcterms:created>
  <dcterms:modified xsi:type="dcterms:W3CDTF">2020-07-01T12:06:00Z</dcterms:modified>
</cp:coreProperties>
</file>